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Ind w:w="-106" w:type="dxa"/>
        <w:tblBorders>
          <w:insideH w:val="single" w:sz="4" w:space="0" w:color="auto"/>
        </w:tblBorders>
        <w:tblLook w:val="00A0"/>
      </w:tblPr>
      <w:tblGrid>
        <w:gridCol w:w="6739"/>
        <w:gridCol w:w="6739"/>
      </w:tblGrid>
      <w:tr w:rsidR="00B0630E">
        <w:tc>
          <w:tcPr>
            <w:tcW w:w="6739" w:type="dxa"/>
          </w:tcPr>
          <w:p w:rsidR="00B0630E" w:rsidRPr="00216385" w:rsidRDefault="00B0630E" w:rsidP="00216385">
            <w:pPr>
              <w:tabs>
                <w:tab w:val="num" w:pos="720"/>
              </w:tabs>
              <w:bidi/>
              <w:ind w:left="-90" w:firstLine="90"/>
              <w:jc w:val="center"/>
              <w:rPr>
                <w:rFonts w:ascii="Simplified Arabic" w:hAnsi="Simplified Arabic" w:cs="Simplified Arabic"/>
                <w:b/>
                <w:caps/>
                <w:sz w:val="56"/>
                <w:u w:val="single"/>
                <w:lang w:bidi="ar-EG"/>
              </w:rPr>
            </w:pPr>
            <w:r w:rsidRPr="00216385">
              <w:rPr>
                <w:rFonts w:ascii="Simplified Arabic" w:hAnsi="Simplified Arabic" w:cs="Simplified Arabic" w:hint="eastAsia"/>
                <w:b/>
                <w:bCs/>
                <w:sz w:val="32"/>
                <w:szCs w:val="28"/>
                <w:rtl/>
                <w:lang w:bidi="ar-EG"/>
              </w:rPr>
              <w:t>الوحدة</w:t>
            </w:r>
            <w:r w:rsidRPr="00216385">
              <w:rPr>
                <w:rFonts w:ascii="Simplified Arabic" w:hAnsi="Simplified Arabic" w:cs="Simplified Arabic"/>
                <w:b/>
                <w:bCs/>
                <w:sz w:val="32"/>
                <w:szCs w:val="28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bCs/>
                <w:sz w:val="32"/>
                <w:szCs w:val="28"/>
                <w:rtl/>
                <w:lang w:bidi="ar-EG"/>
              </w:rPr>
              <w:t>الرابعة</w:t>
            </w:r>
            <w:r w:rsidRPr="00216385">
              <w:rPr>
                <w:rFonts w:ascii="Simplified Arabic" w:hAnsi="Simplified Arabic" w:cs="Simplified Arabic"/>
                <w:b/>
                <w:bCs/>
                <w:sz w:val="32"/>
                <w:szCs w:val="28"/>
                <w:rtl/>
                <w:lang w:bidi="ar-EG"/>
              </w:rPr>
              <w:t xml:space="preserve">: </w:t>
            </w:r>
            <w:r w:rsidRPr="00216385">
              <w:rPr>
                <w:rFonts w:ascii="Simplified Arabic" w:hAnsi="Simplified Arabic" w:cs="Simplified Arabic" w:hint="eastAsia"/>
                <w:b/>
                <w:bCs/>
                <w:sz w:val="32"/>
                <w:szCs w:val="28"/>
                <w:rtl/>
                <w:lang w:bidi="ar-EG"/>
              </w:rPr>
              <w:t>يسوع</w:t>
            </w:r>
            <w:r w:rsidRPr="00216385">
              <w:rPr>
                <w:rFonts w:ascii="Simplified Arabic" w:hAnsi="Simplified Arabic" w:cs="Simplified Arabic"/>
                <w:b/>
                <w:bCs/>
                <w:sz w:val="32"/>
                <w:szCs w:val="28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bCs/>
                <w:sz w:val="32"/>
                <w:szCs w:val="28"/>
                <w:rtl/>
                <w:lang w:bidi="ar-EG"/>
              </w:rPr>
              <w:t>هو</w:t>
            </w:r>
            <w:r w:rsidRPr="00216385">
              <w:rPr>
                <w:rFonts w:ascii="Simplified Arabic" w:hAnsi="Simplified Arabic" w:cs="Simplified Arabic"/>
                <w:b/>
                <w:bCs/>
                <w:sz w:val="32"/>
                <w:szCs w:val="28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bCs/>
                <w:sz w:val="32"/>
                <w:szCs w:val="28"/>
                <w:rtl/>
                <w:lang w:bidi="ar-EG"/>
              </w:rPr>
              <w:t>المخلص</w:t>
            </w:r>
            <w:r w:rsidRPr="00216385">
              <w:rPr>
                <w:rFonts w:ascii="Simplified Arabic" w:hAnsi="Simplified Arabic" w:cs="Simplified Arabic"/>
                <w:b/>
                <w:bCs/>
                <w:sz w:val="32"/>
                <w:szCs w:val="28"/>
                <w:rtl/>
                <w:lang w:bidi="ar-EG"/>
              </w:rPr>
              <w:t xml:space="preserve"> </w:t>
            </w:r>
          </w:p>
          <w:p w:rsidR="00B0630E" w:rsidRPr="00216385" w:rsidRDefault="00B0630E" w:rsidP="00216385">
            <w:pPr>
              <w:bidi/>
              <w:spacing w:before="120" w:line="360" w:lineRule="auto"/>
              <w:jc w:val="center"/>
              <w:rPr>
                <w:rFonts w:cs="Andalus"/>
                <w:b/>
                <w:bCs/>
                <w:sz w:val="36"/>
                <w:szCs w:val="40"/>
                <w:u w:val="single"/>
                <w:rtl/>
                <w:lang w:bidi="ar-EG"/>
              </w:rPr>
            </w:pPr>
            <w:r w:rsidRPr="00216385">
              <w:rPr>
                <w:rFonts w:cs="Andalus"/>
                <w:b/>
                <w:bCs/>
                <w:sz w:val="36"/>
                <w:szCs w:val="40"/>
                <w:u w:val="single"/>
                <w:rtl/>
                <w:lang w:bidi="ar-EG"/>
              </w:rPr>
              <w:t>درس رقم 19 ~ نظرة سريعة</w:t>
            </w:r>
          </w:p>
          <w:p w:rsidR="00B0630E" w:rsidRPr="00216385" w:rsidRDefault="00B0630E" w:rsidP="001225FF">
            <w:pPr>
              <w:tabs>
                <w:tab w:val="left" w:pos="4302"/>
              </w:tabs>
              <w:bidi/>
              <w:rPr>
                <w:rFonts w:ascii="Simplified Arabic" w:hAnsi="Simplified Arabic" w:cs="Simplified Arabic"/>
                <w:sz w:val="22"/>
                <w:rtl/>
                <w:lang w:bidi="ar-EG"/>
              </w:rPr>
            </w:pPr>
            <w:r w:rsidRPr="00216385">
              <w:rPr>
                <w:b/>
                <w:bCs/>
                <w:rtl/>
                <w:lang w:bidi="ar-EG"/>
              </w:rPr>
              <w:t>4-5  سنوات</w:t>
            </w:r>
            <w:r w:rsidRPr="00216385">
              <w:rPr>
                <w:b/>
                <w:bCs/>
                <w:rtl/>
                <w:lang w:bidi="ar-EG"/>
              </w:rPr>
              <w:tab/>
              <w:t xml:space="preserve">المولود </w:t>
            </w:r>
            <w:r>
              <w:rPr>
                <w:b/>
                <w:bCs/>
                <w:rtl/>
                <w:lang w:bidi="ar-EG"/>
              </w:rPr>
              <w:t xml:space="preserve">أعمى يُبصر </w:t>
            </w:r>
          </w:p>
          <w:p w:rsidR="00B0630E" w:rsidRPr="00216385" w:rsidRDefault="00B0630E" w:rsidP="001225FF">
            <w:pPr>
              <w:tabs>
                <w:tab w:val="center" w:pos="3261"/>
                <w:tab w:val="left" w:pos="5509"/>
              </w:tabs>
              <w:bidi/>
              <w:spacing w:before="60"/>
              <w:jc w:val="center"/>
              <w:rPr>
                <w:rFonts w:ascii="Simplified Arabic" w:hAnsi="Simplified Arabic" w:cs="Simplified Arabic"/>
                <w:sz w:val="22"/>
                <w:rtl/>
                <w:lang w:bidi="ar-EG"/>
              </w:rPr>
            </w:pPr>
            <w:r w:rsidRPr="00216385">
              <w:rPr>
                <w:rFonts w:ascii="Simplified Arabic" w:hAnsi="Simplified Arabic" w:cs="Simplified Arabic" w:hint="eastAsia"/>
                <w:bCs/>
                <w:sz w:val="24"/>
                <w:rtl/>
                <w:lang w:bidi="ar-EG"/>
              </w:rPr>
              <w:t>هدف</w:t>
            </w:r>
            <w:r w:rsidRPr="00216385">
              <w:rPr>
                <w:rFonts w:ascii="Simplified Arabic" w:hAnsi="Simplified Arabic" w:cs="Simplified Arabic"/>
                <w:bCs/>
                <w:sz w:val="24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Cs/>
                <w:sz w:val="24"/>
                <w:rtl/>
                <w:lang w:bidi="ar-EG"/>
              </w:rPr>
              <w:t>الدرس</w:t>
            </w:r>
            <w:r w:rsidRPr="00216385">
              <w:rPr>
                <w:rFonts w:ascii="Simplified Arabic" w:hAnsi="Simplified Arabic" w:cs="Simplified Arabic"/>
                <w:bCs/>
                <w:sz w:val="24"/>
                <w:rtl/>
                <w:lang w:bidi="ar-EG"/>
              </w:rPr>
              <w:t>:</w:t>
            </w:r>
            <w:r w:rsidRPr="00216385">
              <w:rPr>
                <w:rFonts w:ascii="Simplified Arabic" w:hAnsi="Simplified Arabic" w:cs="Simplified Arabic"/>
                <w:sz w:val="22"/>
                <w:szCs w:val="3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إدراك</w:t>
            </w:r>
            <w:r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أن</w:t>
            </w:r>
            <w:r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الرب</w:t>
            </w:r>
            <w:r w:rsidRPr="00216385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له</w:t>
            </w:r>
            <w:r w:rsidRPr="00216385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6385"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فكار</w:t>
            </w:r>
            <w:r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لحياتنا</w:t>
            </w:r>
            <w:r w:rsidRPr="00216385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6385"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علي</w:t>
            </w:r>
            <w:r w:rsidRPr="00216385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من</w:t>
            </w:r>
            <w:r w:rsidRPr="00216385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6385"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فكارنا</w:t>
            </w:r>
            <w:r w:rsidRPr="00216385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و</w:t>
            </w:r>
            <w:r w:rsidRPr="00216385"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تظهر</w:t>
            </w:r>
            <w:r w:rsidRPr="00216385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عظمته</w:t>
            </w:r>
          </w:p>
          <w:p w:rsidR="00B0630E" w:rsidRPr="00216385" w:rsidRDefault="00B0630E" w:rsidP="001225FF">
            <w:pPr>
              <w:bidi/>
              <w:spacing w:before="60"/>
              <w:rPr>
                <w:rFonts w:ascii="Simplified Arabic" w:hAnsi="Simplified Arabic" w:cs="Simplified Arabic"/>
                <w:bCs/>
                <w:sz w:val="28"/>
                <w:szCs w:val="28"/>
                <w:rtl/>
                <w:lang w:bidi="ar-EG"/>
              </w:rPr>
            </w:pPr>
            <w:r w:rsidRPr="00216385">
              <w:rPr>
                <w:rFonts w:ascii="Simplified Arabic" w:hAnsi="Simplified Arabic" w:cs="Simplified Arabic" w:hint="eastAsia"/>
                <w:bCs/>
                <w:sz w:val="28"/>
                <w:szCs w:val="28"/>
                <w:rtl/>
                <w:lang w:bidi="ar-EG"/>
              </w:rPr>
              <w:t>الترتيب</w:t>
            </w:r>
            <w:r w:rsidRPr="00216385">
              <w:rPr>
                <w:rFonts w:ascii="Simplified Arabic" w:hAnsi="Simplified Arabic" w:cs="Simplified Arabic"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Cs/>
                <w:sz w:val="28"/>
                <w:szCs w:val="28"/>
                <w:rtl/>
                <w:lang w:bidi="ar-EG"/>
              </w:rPr>
              <w:t>المسبق</w:t>
            </w:r>
            <w:r w:rsidRPr="00216385">
              <w:rPr>
                <w:rFonts w:ascii="Simplified Arabic" w:hAnsi="Simplified Arabic" w:cs="Simplified Arabic"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Cs/>
                <w:sz w:val="28"/>
                <w:szCs w:val="28"/>
                <w:rtl/>
                <w:lang w:bidi="ar-EG"/>
              </w:rPr>
              <w:t>والإعداد</w:t>
            </w:r>
            <w:r w:rsidRPr="00216385">
              <w:rPr>
                <w:rFonts w:ascii="Simplified Arabic" w:hAnsi="Simplified Arabic" w:cs="Simplified Arabic"/>
                <w:bCs/>
                <w:sz w:val="28"/>
                <w:szCs w:val="28"/>
                <w:rtl/>
                <w:lang w:bidi="ar-EG"/>
              </w:rPr>
              <w:t xml:space="preserve"> (</w:t>
            </w:r>
            <w:r w:rsidRPr="00216385">
              <w:rPr>
                <w:rFonts w:ascii="Simplified Arabic" w:hAnsi="Simplified Arabic" w:cs="Simplified Arabic" w:hint="eastAsia"/>
                <w:bCs/>
                <w:sz w:val="28"/>
                <w:szCs w:val="28"/>
                <w:rtl/>
                <w:lang w:bidi="ar-EG"/>
              </w:rPr>
              <w:t>قبل</w:t>
            </w:r>
            <w:r w:rsidRPr="00216385">
              <w:rPr>
                <w:rFonts w:ascii="Simplified Arabic" w:hAnsi="Simplified Arabic" w:cs="Simplified Arabic"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Cs/>
                <w:sz w:val="28"/>
                <w:szCs w:val="28"/>
                <w:rtl/>
                <w:lang w:bidi="ar-EG"/>
              </w:rPr>
              <w:t>وصول</w:t>
            </w:r>
            <w:r w:rsidRPr="00216385">
              <w:rPr>
                <w:rFonts w:ascii="Simplified Arabic" w:hAnsi="Simplified Arabic" w:cs="Simplified Arabic"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Cs/>
                <w:sz w:val="28"/>
                <w:szCs w:val="28"/>
                <w:rtl/>
                <w:lang w:bidi="ar-EG"/>
              </w:rPr>
              <w:t>الأولاد</w:t>
            </w:r>
            <w:r w:rsidRPr="00216385">
              <w:rPr>
                <w:rFonts w:ascii="Simplified Arabic" w:hAnsi="Simplified Arabic" w:cs="Simplified Arabic"/>
                <w:bCs/>
                <w:sz w:val="28"/>
                <w:szCs w:val="28"/>
                <w:rtl/>
                <w:lang w:bidi="ar-EG"/>
              </w:rPr>
              <w:t>)</w:t>
            </w:r>
          </w:p>
          <w:p w:rsidR="00B0630E" w:rsidRPr="00216385" w:rsidRDefault="00B0630E" w:rsidP="001225FF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صندوق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الكنز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: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طابع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لاصق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عليه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طفال</w:t>
            </w:r>
          </w:p>
          <w:p w:rsidR="00B0630E" w:rsidRPr="00216385" w:rsidRDefault="00B0630E" w:rsidP="00216385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آية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الحفظ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الكتابية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مرنمة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: "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كل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من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يدعو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با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سم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الرب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ينجو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"</w:t>
            </w:r>
          </w:p>
          <w:p w:rsidR="00B0630E" w:rsidRPr="00216385" w:rsidRDefault="00B0630E" w:rsidP="00216385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النص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المسرحي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القصة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لدرس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19</w:t>
            </w:r>
          </w:p>
          <w:p w:rsidR="00B0630E" w:rsidRPr="00216385" w:rsidRDefault="00B0630E" w:rsidP="0090641F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الكتاب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المقدس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الخاص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بالخادم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مفتوح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على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يوحنا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9: 11</w:t>
            </w:r>
          </w:p>
          <w:p w:rsidR="00B0630E" w:rsidRPr="00216385" w:rsidRDefault="00B0630E" w:rsidP="00216385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مرئيات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راقب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الكلمة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: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نظارة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شمس</w:t>
            </w:r>
          </w:p>
          <w:p w:rsidR="00B0630E" w:rsidRPr="00216385" w:rsidRDefault="00B0630E" w:rsidP="00216385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دوات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النشاط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: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طباق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ورق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بيضاء،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دائرة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قطرها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5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سم،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الوان،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صمغ</w:t>
            </w:r>
          </w:p>
          <w:p w:rsidR="00B0630E" w:rsidRPr="00216385" w:rsidRDefault="00B0630E" w:rsidP="00216385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دوات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اللعب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: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عصابة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عين،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جردل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إناء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بلاستيك،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قماش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منشفة</w:t>
            </w:r>
          </w:p>
          <w:p w:rsidR="00B0630E" w:rsidRPr="00216385" w:rsidRDefault="00B0630E" w:rsidP="00216385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داوات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لعاب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: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آية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الوحدة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(4)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مرنمة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+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مسجل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/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قلب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ورق</w:t>
            </w:r>
          </w:p>
          <w:p w:rsidR="00B0630E" w:rsidRPr="00216385" w:rsidRDefault="00B0630E" w:rsidP="00216385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الوجبة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الخفيفة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: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بودنج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شيكولاته،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بسكويت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شيكولاته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+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ماء</w:t>
            </w:r>
          </w:p>
          <w:p w:rsidR="00B0630E" w:rsidRPr="00216385" w:rsidRDefault="00B0630E" w:rsidP="00216385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rtl/>
                <w:lang w:bidi="ar-EG"/>
              </w:rPr>
            </w:pP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فكر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صلي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العب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: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الوحدة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الثالثة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درس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19</w:t>
            </w:r>
          </w:p>
          <w:p w:rsidR="00B0630E" w:rsidRPr="00216385" w:rsidRDefault="00B0630E" w:rsidP="00216385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216385">
              <w:rPr>
                <w:rFonts w:ascii="Simplified Arabic" w:hAnsi="Simplified Arabic" w:cs="Simplified Arabic" w:hint="eastAsia"/>
                <w:b/>
                <w:bCs/>
                <w:sz w:val="28"/>
                <w:szCs w:val="28"/>
                <w:rtl/>
                <w:lang w:bidi="ar-EG"/>
              </w:rPr>
              <w:t>ملاحظات</w:t>
            </w:r>
            <w:r w:rsidRPr="0021638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:</w:t>
            </w:r>
          </w:p>
          <w:p w:rsidR="00B0630E" w:rsidRPr="00216385" w:rsidRDefault="00B0630E" w:rsidP="00216385">
            <w:pPr>
              <w:bidi/>
              <w:rPr>
                <w:rFonts w:ascii="Simplified Arabic" w:hAnsi="Simplified Arabic" w:cs="Simplified Arabic"/>
                <w:sz w:val="22"/>
                <w:rtl/>
                <w:lang w:bidi="ar-EG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6.55pt;margin-top:10.55pt;width:304.5pt;height:0;flip:x;z-index:251658240" o:connectortype="straight"/>
              </w:pict>
            </w:r>
          </w:p>
          <w:p w:rsidR="00B0630E" w:rsidRPr="00216385" w:rsidRDefault="00B0630E" w:rsidP="00216385">
            <w:pPr>
              <w:bidi/>
              <w:rPr>
                <w:rFonts w:ascii="Simplified Arabic" w:hAnsi="Simplified Arabic" w:cs="Simplified Arabic"/>
                <w:sz w:val="22"/>
                <w:rtl/>
                <w:lang w:bidi="ar-EG"/>
              </w:rPr>
            </w:pPr>
            <w:r>
              <w:rPr>
                <w:noProof/>
              </w:rPr>
              <w:pict>
                <v:shape id="_x0000_s1027" type="#_x0000_t32" style="position:absolute;left:0;text-align:left;margin-left:17.3pt;margin-top:13.9pt;width:304.5pt;height:0;flip:x;z-index:251659264" o:connectortype="straight"/>
              </w:pict>
            </w:r>
          </w:p>
          <w:p w:rsidR="00B0630E" w:rsidRPr="00216385" w:rsidRDefault="00B0630E" w:rsidP="00216385">
            <w:pPr>
              <w:bidi/>
              <w:rPr>
                <w:rFonts w:ascii="Simplified Arabic" w:hAnsi="Simplified Arabic" w:cs="Simplified Arabic"/>
                <w:sz w:val="22"/>
                <w:szCs w:val="10"/>
                <w:rtl/>
                <w:lang w:bidi="ar-EG"/>
              </w:rPr>
            </w:pPr>
          </w:p>
          <w:p w:rsidR="00B0630E" w:rsidRPr="00216385" w:rsidRDefault="00B0630E" w:rsidP="00216385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</w:pPr>
          </w:p>
          <w:p w:rsidR="00B0630E" w:rsidRPr="00216385" w:rsidRDefault="00B0630E" w:rsidP="00216385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</w:pPr>
          </w:p>
          <w:p w:rsidR="00B0630E" w:rsidRPr="00216385" w:rsidRDefault="00B0630E" w:rsidP="00216385">
            <w:pPr>
              <w:bidi/>
              <w:rPr>
                <w:rFonts w:ascii="Simplified Arabic" w:hAnsi="Simplified Arabic" w:cs="Simplified Arabic"/>
                <w:sz w:val="22"/>
                <w:lang w:bidi="ar-EG"/>
              </w:rPr>
            </w:pPr>
          </w:p>
        </w:tc>
        <w:tc>
          <w:tcPr>
            <w:tcW w:w="6739" w:type="dxa"/>
          </w:tcPr>
          <w:p w:rsidR="00B0630E" w:rsidRPr="00216385" w:rsidRDefault="00B0630E" w:rsidP="00216385">
            <w:pPr>
              <w:bidi/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</w:pPr>
            <w:r w:rsidRPr="00216385"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1- </w:t>
            </w:r>
            <w:r w:rsidRPr="00216385">
              <w:rPr>
                <w:rFonts w:ascii="Simplified Arabic" w:hAnsi="Simplified Arabic" w:cs="Simplified Arabic" w:hint="eastAsia"/>
                <w:b/>
                <w:bCs/>
                <w:sz w:val="22"/>
                <w:u w:val="single"/>
                <w:rtl/>
                <w:lang w:bidi="ar-EG"/>
              </w:rPr>
              <w:t>الترحيب</w:t>
            </w:r>
            <w:r w:rsidRPr="00216385"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>:</w:t>
            </w:r>
          </w:p>
          <w:p w:rsidR="00B0630E" w:rsidRPr="00216385" w:rsidRDefault="00B0630E" w:rsidP="00216385">
            <w:pPr>
              <w:numPr>
                <w:ilvl w:val="0"/>
                <w:numId w:val="46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صندوق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الكنز</w:t>
            </w:r>
          </w:p>
          <w:p w:rsidR="00B0630E" w:rsidRPr="00216385" w:rsidRDefault="00B0630E" w:rsidP="00216385">
            <w:pPr>
              <w:numPr>
                <w:ilvl w:val="0"/>
                <w:numId w:val="46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آية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الهمس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ولغة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الإشارة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"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العمي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يبصرون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"</w:t>
            </w:r>
          </w:p>
          <w:p w:rsidR="00B0630E" w:rsidRPr="00216385" w:rsidRDefault="00B0630E" w:rsidP="00216385">
            <w:pPr>
              <w:numPr>
                <w:ilvl w:val="0"/>
                <w:numId w:val="46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غنية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الترتيب</w:t>
            </w:r>
          </w:p>
          <w:p w:rsidR="00B0630E" w:rsidRPr="00216385" w:rsidRDefault="00B0630E" w:rsidP="00216385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</w:pPr>
            <w:r w:rsidRPr="00216385"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2- </w:t>
            </w:r>
            <w:r w:rsidRPr="00216385">
              <w:rPr>
                <w:rFonts w:ascii="Simplified Arabic" w:hAnsi="Simplified Arabic" w:cs="Simplified Arabic" w:hint="eastAsia"/>
                <w:b/>
                <w:bCs/>
                <w:sz w:val="22"/>
                <w:u w:val="single"/>
                <w:rtl/>
                <w:lang w:bidi="ar-EG"/>
              </w:rPr>
              <w:t>العبادة</w:t>
            </w:r>
            <w:r w:rsidRPr="00216385">
              <w:rPr>
                <w:rFonts w:ascii="Simplified Arabic" w:hAnsi="Simplified Arabic" w:cs="Simplified Arabic"/>
                <w:b/>
                <w:bCs/>
                <w:sz w:val="22"/>
                <w:u w:val="single"/>
                <w:rtl/>
                <w:lang w:bidi="ar-EG"/>
              </w:rPr>
              <w:t>:</w:t>
            </w:r>
            <w:r w:rsidRPr="00216385">
              <w:rPr>
                <w:rFonts w:ascii="Simplified Arabic" w:hAnsi="Simplified Arabic" w:cs="Simplified Arabic"/>
                <w:b/>
                <w:sz w:val="22"/>
                <w:rtl/>
                <w:lang w:bidi="ar-EG"/>
              </w:rPr>
              <w:t xml:space="preserve"> </w:t>
            </w:r>
          </w:p>
          <w:p w:rsidR="00B0630E" w:rsidRPr="00216385" w:rsidRDefault="00B0630E" w:rsidP="0090641F">
            <w:pPr>
              <w:numPr>
                <w:ilvl w:val="0"/>
                <w:numId w:val="40"/>
              </w:numPr>
              <w:bidi/>
              <w:ind w:left="605" w:hanging="274"/>
              <w:rPr>
                <w:rFonts w:ascii="Simplified Arabic" w:hAnsi="Simplified Arabic" w:cs="Simplified Arabic"/>
                <w:b/>
                <w:sz w:val="22"/>
                <w:lang w:bidi="ar-EG"/>
              </w:rPr>
            </w:pP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وقت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التسبيح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!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نسبح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يسوع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المخلص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.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نرنم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ليسوع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المخلص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.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نرنم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ليسوع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المخلص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.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يسوع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يخلصنا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وينقذنا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بطرق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مختلفة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وكثيرة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.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هو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يساعدنا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ن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نرى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ا</w:t>
            </w:r>
            <w:r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ل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شياء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بعيوننا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. </w:t>
            </w:r>
            <w:r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و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يساعدنا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ن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نرى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العالم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الذي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خلقه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وقدرته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وهذا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يساعدنا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على</w:t>
            </w:r>
            <w:r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الإيمان</w:t>
            </w:r>
            <w:r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به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>.</w:t>
            </w:r>
          </w:p>
          <w:p w:rsidR="00B0630E" w:rsidRPr="00216385" w:rsidRDefault="00B0630E" w:rsidP="0090641F">
            <w:pPr>
              <w:numPr>
                <w:ilvl w:val="0"/>
                <w:numId w:val="40"/>
              </w:numPr>
              <w:bidi/>
              <w:ind w:left="605" w:hanging="274"/>
              <w:rPr>
                <w:rFonts w:ascii="Simplified Arabic" w:hAnsi="Simplified Arabic" w:cs="Simplified Arabic"/>
                <w:b/>
                <w:sz w:val="22"/>
                <w:lang w:bidi="ar-EG"/>
              </w:rPr>
            </w:pP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رنم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آية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الحفظ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وترانيم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أخرى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.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اجمع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العطا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>.</w:t>
            </w:r>
          </w:p>
          <w:p w:rsidR="00B0630E" w:rsidRPr="00216385" w:rsidRDefault="00B0630E" w:rsidP="00216385">
            <w:pPr>
              <w:numPr>
                <w:ilvl w:val="0"/>
                <w:numId w:val="40"/>
              </w:numPr>
              <w:bidi/>
              <w:ind w:left="605" w:hanging="274"/>
              <w:rPr>
                <w:rFonts w:ascii="Simplified Arabic" w:hAnsi="Simplified Arabic" w:cs="Simplified Arabic"/>
                <w:b/>
                <w:sz w:val="22"/>
                <w:lang w:bidi="ar-EG"/>
              </w:rPr>
            </w:pP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مسرح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عرائس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ديلبرت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وليلو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درس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19</w:t>
            </w:r>
          </w:p>
          <w:p w:rsidR="00B0630E" w:rsidRPr="00216385" w:rsidRDefault="00B0630E" w:rsidP="00216385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</w:pPr>
            <w:r w:rsidRPr="00216385"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3- </w:t>
            </w:r>
            <w:r w:rsidRPr="00216385">
              <w:rPr>
                <w:rFonts w:ascii="Simplified Arabic" w:hAnsi="Simplified Arabic" w:cs="Simplified Arabic" w:hint="eastAsia"/>
                <w:b/>
                <w:bCs/>
                <w:sz w:val="22"/>
                <w:u w:val="single"/>
                <w:rtl/>
                <w:lang w:bidi="ar-EG"/>
              </w:rPr>
              <w:t>الكلم</w:t>
            </w:r>
            <w:r w:rsidRPr="00216385">
              <w:rPr>
                <w:rFonts w:ascii="Simplified Arabic" w:hAnsi="Simplified Arabic" w:cs="Simplified Arabic" w:hint="eastAsia"/>
                <w:b/>
                <w:bCs/>
                <w:sz w:val="22"/>
                <w:rtl/>
                <w:lang w:bidi="ar-EG"/>
              </w:rPr>
              <w:t>ة</w:t>
            </w:r>
            <w:r w:rsidRPr="00216385"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: </w:t>
            </w:r>
          </w:p>
          <w:p w:rsidR="00B0630E" w:rsidRPr="00216385" w:rsidRDefault="00B0630E" w:rsidP="00216385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وعد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الفصل</w:t>
            </w:r>
          </w:p>
          <w:p w:rsidR="00B0630E" w:rsidRPr="00216385" w:rsidRDefault="00B0630E" w:rsidP="0090641F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مراجعة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: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في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المرة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السابقة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رأينا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يسوع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وهو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يمشي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على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الماء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وينقذ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بطرس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.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اليوم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سنراه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وهو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يشفي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المولود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أعمى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.</w:t>
            </w:r>
          </w:p>
          <w:p w:rsidR="00B0630E" w:rsidRPr="00216385" w:rsidRDefault="00B0630E" w:rsidP="00216385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راقب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الكلمة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: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يوحنا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9: 1-3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،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5-11.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اقرأ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القصيدة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واعرض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الصور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.</w:t>
            </w:r>
          </w:p>
          <w:p w:rsidR="00B0630E" w:rsidRPr="00216385" w:rsidRDefault="00B0630E" w:rsidP="0090641F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ماذا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فعل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يسوع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ليشفي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أعمى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؟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دعونا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نجد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الإجابة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في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الكتاب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المقدس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.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اقرأ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يوحنا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9: 11</w:t>
            </w:r>
          </w:p>
          <w:p w:rsidR="00B0630E" w:rsidRPr="00216385" w:rsidRDefault="00B0630E" w:rsidP="003E635E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هذه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المعجزة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ظهرت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عظمة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الله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.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آية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الهمس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تساعدنا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على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فهم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المعجزة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.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دعونا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نقولها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معاً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"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العمي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يبصرون</w:t>
            </w:r>
            <w:r w:rsidRPr="00216385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"</w:t>
            </w:r>
          </w:p>
          <w:p w:rsidR="00B0630E" w:rsidRPr="00216385" w:rsidRDefault="00B0630E" w:rsidP="00216385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</w:pPr>
            <w:r w:rsidRPr="00216385"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4- </w:t>
            </w:r>
            <w:r w:rsidRPr="00216385">
              <w:rPr>
                <w:rFonts w:ascii="Simplified Arabic" w:hAnsi="Simplified Arabic" w:cs="Simplified Arabic" w:hint="eastAsia"/>
                <w:b/>
                <w:bCs/>
                <w:sz w:val="22"/>
                <w:u w:val="single"/>
                <w:rtl/>
                <w:lang w:bidi="ar-EG"/>
              </w:rPr>
              <w:t>الطريق</w:t>
            </w:r>
          </w:p>
          <w:p w:rsidR="00B0630E" w:rsidRPr="00216385" w:rsidRDefault="00B0630E" w:rsidP="00216385">
            <w:pPr>
              <w:pStyle w:val="ListParagraph"/>
              <w:numPr>
                <w:ilvl w:val="0"/>
                <w:numId w:val="49"/>
              </w:numPr>
              <w:tabs>
                <w:tab w:val="left" w:pos="2242"/>
              </w:tabs>
              <w:spacing w:after="0" w:line="240" w:lineRule="auto"/>
              <w:ind w:left="792" w:hanging="274"/>
              <w:rPr>
                <w:rFonts w:ascii="Simplified Arabic" w:hAnsi="Simplified Arabic" w:cs="Simplified Arabic"/>
                <w:lang w:bidi="ar-EG"/>
              </w:rPr>
            </w:pPr>
            <w:r w:rsidRPr="00216385">
              <w:rPr>
                <w:rFonts w:ascii="Simplified Arabic" w:hAnsi="Simplified Arabic" w:cs="Simplified Arabic" w:hint="eastAsia"/>
                <w:rtl/>
                <w:lang w:bidi="ar-EG"/>
              </w:rPr>
              <w:t>النشاط</w:t>
            </w:r>
            <w:r w:rsidRPr="00216385">
              <w:rPr>
                <w:rFonts w:ascii="Simplified Arabic" w:hAnsi="Simplified Arabic" w:cs="Simplified Arabic"/>
                <w:rtl/>
                <w:lang w:bidi="ar-EG"/>
              </w:rPr>
              <w:t xml:space="preserve">: </w:t>
            </w:r>
            <w:r w:rsidRPr="00216385">
              <w:rPr>
                <w:rFonts w:ascii="Simplified Arabic" w:hAnsi="Simplified Arabic" w:cs="Simplified Arabic" w:hint="eastAsia"/>
                <w:rtl/>
                <w:lang w:bidi="ar-EG"/>
              </w:rPr>
              <w:t>عين</w:t>
            </w:r>
            <w:r w:rsidRPr="00216385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rtl/>
                <w:lang w:bidi="ar-EG"/>
              </w:rPr>
              <w:t>ال</w:t>
            </w:r>
            <w:r>
              <w:rPr>
                <w:rFonts w:ascii="Simplified Arabic" w:hAnsi="Simplified Arabic" w:cs="Simplified Arabic" w:hint="eastAsia"/>
                <w:rtl/>
                <w:lang w:bidi="ar-EG"/>
              </w:rPr>
              <w:t>أعمى</w:t>
            </w:r>
          </w:p>
          <w:p w:rsidR="00B0630E" w:rsidRPr="00216385" w:rsidRDefault="00B0630E" w:rsidP="003E635E">
            <w:pPr>
              <w:pStyle w:val="ListParagraph"/>
              <w:numPr>
                <w:ilvl w:val="0"/>
                <w:numId w:val="49"/>
              </w:numPr>
              <w:tabs>
                <w:tab w:val="left" w:pos="2242"/>
              </w:tabs>
              <w:spacing w:after="0" w:line="240" w:lineRule="auto"/>
              <w:ind w:left="792" w:hanging="274"/>
              <w:rPr>
                <w:rFonts w:ascii="Simplified Arabic" w:hAnsi="Simplified Arabic" w:cs="Simplified Arabic"/>
                <w:lang w:bidi="ar-EG"/>
              </w:rPr>
            </w:pPr>
            <w:r w:rsidRPr="00216385">
              <w:rPr>
                <w:rFonts w:ascii="Simplified Arabic" w:hAnsi="Simplified Arabic" w:cs="Simplified Arabic" w:hint="eastAsia"/>
                <w:rtl/>
                <w:lang w:bidi="ar-EG"/>
              </w:rPr>
              <w:t>الالعاب</w:t>
            </w:r>
            <w:r w:rsidRPr="00216385">
              <w:rPr>
                <w:rFonts w:ascii="Simplified Arabic" w:hAnsi="Simplified Arabic" w:cs="Simplified Arabic"/>
                <w:rtl/>
                <w:lang w:bidi="ar-EG"/>
              </w:rPr>
              <w:t xml:space="preserve">: </w:t>
            </w:r>
            <w:r w:rsidRPr="00216385">
              <w:rPr>
                <w:rFonts w:ascii="Simplified Arabic" w:hAnsi="Simplified Arabic" w:cs="Simplified Arabic" w:hint="eastAsia"/>
                <w:rtl/>
                <w:lang w:bidi="ar-EG"/>
              </w:rPr>
              <w:t>الآن</w:t>
            </w:r>
            <w:r w:rsidRPr="00216385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rtl/>
                <w:lang w:bidi="ar-EG"/>
              </w:rPr>
              <w:t>أرى</w:t>
            </w:r>
            <w:r w:rsidRPr="00216385">
              <w:rPr>
                <w:rFonts w:ascii="Simplified Arabic" w:hAnsi="Simplified Arabic" w:cs="Simplified Arabic"/>
                <w:rtl/>
                <w:lang w:bidi="ar-EG"/>
              </w:rPr>
              <w:t xml:space="preserve"> - </w:t>
            </w:r>
            <w:r w:rsidRPr="00216385">
              <w:rPr>
                <w:rFonts w:ascii="Simplified Arabic" w:hAnsi="Simplified Arabic" w:cs="Simplified Arabic" w:hint="eastAsia"/>
                <w:rtl/>
                <w:lang w:bidi="ar-EG"/>
              </w:rPr>
              <w:t>مثلها</w:t>
            </w:r>
          </w:p>
          <w:p w:rsidR="00B0630E" w:rsidRPr="00216385" w:rsidRDefault="00B0630E" w:rsidP="00216385">
            <w:pPr>
              <w:pStyle w:val="ListParagraph"/>
              <w:numPr>
                <w:ilvl w:val="0"/>
                <w:numId w:val="49"/>
              </w:numPr>
              <w:tabs>
                <w:tab w:val="left" w:pos="2242"/>
              </w:tabs>
              <w:spacing w:after="0" w:line="240" w:lineRule="auto"/>
              <w:ind w:left="792" w:hanging="274"/>
              <w:rPr>
                <w:rFonts w:ascii="Simplified Arabic" w:hAnsi="Simplified Arabic" w:cs="Simplified Arabic"/>
                <w:lang w:bidi="ar-EG"/>
              </w:rPr>
            </w:pPr>
            <w:r w:rsidRPr="00216385">
              <w:rPr>
                <w:rFonts w:ascii="Simplified Arabic" w:hAnsi="Simplified Arabic" w:cs="Simplified Arabic" w:hint="eastAsia"/>
                <w:rtl/>
                <w:lang w:bidi="ar-EG"/>
              </w:rPr>
              <w:t>اقتراحات</w:t>
            </w:r>
            <w:r w:rsidRPr="00216385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rtl/>
                <w:lang w:bidi="ar-EG"/>
              </w:rPr>
              <w:t>للوجبة</w:t>
            </w:r>
            <w:r w:rsidRPr="00216385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rtl/>
                <w:lang w:bidi="ar-EG"/>
              </w:rPr>
              <w:t>الخفيفة</w:t>
            </w:r>
            <w:r w:rsidRPr="00216385">
              <w:rPr>
                <w:rFonts w:ascii="Simplified Arabic" w:hAnsi="Simplified Arabic" w:cs="Simplified Arabic"/>
                <w:rtl/>
                <w:lang w:bidi="ar-EG"/>
              </w:rPr>
              <w:t xml:space="preserve">: </w:t>
            </w:r>
            <w:r w:rsidRPr="00216385">
              <w:rPr>
                <w:rFonts w:ascii="Simplified Arabic" w:hAnsi="Simplified Arabic" w:cs="Simplified Arabic" w:hint="eastAsia"/>
                <w:rtl/>
                <w:lang w:bidi="ar-EG"/>
              </w:rPr>
              <w:t>العمي</w:t>
            </w:r>
            <w:r w:rsidRPr="00216385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rtl/>
                <w:lang w:bidi="ar-EG"/>
              </w:rPr>
              <w:t>يبصرون</w:t>
            </w:r>
          </w:p>
          <w:p w:rsidR="00B0630E" w:rsidRPr="00216385" w:rsidRDefault="00B0630E" w:rsidP="00216385">
            <w:pPr>
              <w:pStyle w:val="ListParagraph"/>
              <w:tabs>
                <w:tab w:val="left" w:pos="2242"/>
              </w:tabs>
              <w:spacing w:after="0" w:line="240" w:lineRule="auto"/>
              <w:ind w:left="792"/>
              <w:rPr>
                <w:rFonts w:ascii="Simplified Arabic" w:hAnsi="Simplified Arabic" w:cs="Simplified Arabic"/>
                <w:lang w:bidi="ar-EG"/>
              </w:rPr>
            </w:pPr>
          </w:p>
          <w:p w:rsidR="00B0630E" w:rsidRPr="00216385" w:rsidRDefault="00B0630E" w:rsidP="003E635E">
            <w:pPr>
              <w:pStyle w:val="ListParagraph"/>
              <w:numPr>
                <w:ilvl w:val="0"/>
                <w:numId w:val="49"/>
              </w:numPr>
              <w:tabs>
                <w:tab w:val="left" w:pos="2242"/>
              </w:tabs>
              <w:spacing w:after="0" w:line="240" w:lineRule="auto"/>
              <w:ind w:left="792" w:hanging="274"/>
              <w:rPr>
                <w:rFonts w:ascii="Simplified Arabic" w:hAnsi="Simplified Arabic" w:cs="Simplified Arabic"/>
                <w:lang w:bidi="ar-EG"/>
              </w:rPr>
            </w:pPr>
            <w:r w:rsidRPr="00216385">
              <w:rPr>
                <w:rFonts w:ascii="Simplified Arabic" w:hAnsi="Simplified Arabic" w:cs="Simplified Arabic" w:hint="eastAsia"/>
                <w:rtl/>
                <w:lang w:bidi="ar-EG"/>
              </w:rPr>
              <w:t>ترنيمة</w:t>
            </w:r>
            <w:r w:rsidRPr="00216385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rtl/>
                <w:lang w:bidi="ar-EG"/>
              </w:rPr>
              <w:t>البركة</w:t>
            </w:r>
            <w:r w:rsidRPr="00216385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rtl/>
                <w:lang w:bidi="ar-EG"/>
              </w:rPr>
              <w:t>لنشكر</w:t>
            </w:r>
            <w:r w:rsidRPr="00216385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rtl/>
                <w:lang w:bidi="ar-EG"/>
              </w:rPr>
              <w:t>الرب</w:t>
            </w:r>
            <w:r w:rsidRPr="00216385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rtl/>
                <w:lang w:bidi="ar-EG"/>
              </w:rPr>
              <w:t>على</w:t>
            </w:r>
            <w:r w:rsidRPr="00216385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rtl/>
                <w:lang w:bidi="ar-EG"/>
              </w:rPr>
              <w:t>الطعام</w:t>
            </w:r>
          </w:p>
          <w:p w:rsidR="00B0630E" w:rsidRPr="00216385" w:rsidRDefault="00B0630E" w:rsidP="003E635E">
            <w:pPr>
              <w:pStyle w:val="ListParagraph"/>
              <w:numPr>
                <w:ilvl w:val="0"/>
                <w:numId w:val="49"/>
              </w:numPr>
              <w:tabs>
                <w:tab w:val="left" w:pos="2242"/>
              </w:tabs>
              <w:spacing w:after="0" w:line="240" w:lineRule="auto"/>
              <w:ind w:left="792" w:hanging="274"/>
              <w:rPr>
                <w:rFonts w:ascii="Simplified Arabic" w:hAnsi="Simplified Arabic" w:cs="Simplified Arabic"/>
                <w:lang w:bidi="ar-EG"/>
              </w:rPr>
            </w:pPr>
            <w:r w:rsidRPr="00216385">
              <w:rPr>
                <w:rFonts w:ascii="Simplified Arabic" w:hAnsi="Simplified Arabic" w:cs="Simplified Arabic" w:hint="eastAsia"/>
                <w:rtl/>
                <w:lang w:bidi="ar-EG"/>
              </w:rPr>
              <w:t>مناقشة</w:t>
            </w:r>
            <w:r w:rsidRPr="00216385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rtl/>
              </w:rPr>
              <w:t>أ</w:t>
            </w:r>
            <w:r w:rsidRPr="00216385">
              <w:rPr>
                <w:rFonts w:ascii="Simplified Arabic" w:hAnsi="Simplified Arabic" w:cs="Simplified Arabic" w:hint="eastAsia"/>
                <w:rtl/>
                <w:lang w:bidi="ar-EG"/>
              </w:rPr>
              <w:t>ثناء</w:t>
            </w:r>
            <w:r w:rsidRPr="00216385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rtl/>
                <w:lang w:bidi="ar-EG"/>
              </w:rPr>
              <w:t>الوجبة</w:t>
            </w:r>
          </w:p>
          <w:p w:rsidR="00B0630E" w:rsidRPr="00216385" w:rsidRDefault="00B0630E" w:rsidP="00216385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</w:pPr>
            <w:r w:rsidRPr="00216385">
              <w:rPr>
                <w:rFonts w:ascii="Simplified Arabic" w:hAnsi="Simplified Arabic" w:cs="Simplified Arabic" w:hint="eastAsia"/>
                <w:b/>
                <w:bCs/>
                <w:sz w:val="22"/>
                <w:rtl/>
                <w:lang w:bidi="ar-EG"/>
              </w:rPr>
              <w:t>دائرة</w:t>
            </w:r>
            <w:r w:rsidRPr="00216385"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bCs/>
                <w:sz w:val="22"/>
                <w:rtl/>
                <w:lang w:bidi="ar-EG"/>
              </w:rPr>
              <w:t>الصلاة</w:t>
            </w:r>
          </w:p>
          <w:p w:rsidR="00B0630E" w:rsidRPr="00216385" w:rsidRDefault="00B0630E" w:rsidP="00216385">
            <w:pPr>
              <w:bidi/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</w:pPr>
            <w:r w:rsidRPr="00216385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EG"/>
              </w:rPr>
              <w:t>الخمس</w:t>
            </w:r>
            <w:r w:rsidRPr="0021638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EG"/>
              </w:rPr>
              <w:t>دقائق</w:t>
            </w:r>
            <w:r w:rsidRPr="0021638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EG"/>
              </w:rPr>
              <w:t>الآخيرة</w:t>
            </w:r>
          </w:p>
          <w:p w:rsidR="00B0630E" w:rsidRPr="00216385" w:rsidRDefault="00B0630E" w:rsidP="00216385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lang w:bidi="ar-EG"/>
              </w:rPr>
            </w:pPr>
            <w:r w:rsidRPr="00216385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اكمل</w:t>
            </w:r>
            <w:r w:rsidRPr="00216385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النشاط</w:t>
            </w:r>
          </w:p>
          <w:p w:rsidR="00B0630E" w:rsidRPr="00216385" w:rsidRDefault="00B0630E" w:rsidP="00216385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lang w:bidi="ar-EG"/>
              </w:rPr>
            </w:pPr>
            <w:r w:rsidRPr="00216385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وزع</w:t>
            </w:r>
            <w:r w:rsidRPr="00216385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بطاقات</w:t>
            </w:r>
            <w:r w:rsidRPr="00216385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فكر</w:t>
            </w:r>
            <w:r w:rsidRPr="00216385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صلي</w:t>
            </w:r>
            <w:r w:rsidRPr="00216385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العب</w:t>
            </w:r>
          </w:p>
          <w:p w:rsidR="00B0630E" w:rsidRPr="00216385" w:rsidRDefault="00B0630E" w:rsidP="003E635E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lang w:bidi="ar-EG"/>
              </w:rPr>
            </w:pPr>
            <w:r w:rsidRPr="00216385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رنم</w:t>
            </w:r>
            <w:r w:rsidRPr="00216385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آية</w:t>
            </w:r>
            <w:r w:rsidRPr="00216385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الحفظ</w:t>
            </w:r>
            <w:r w:rsidRPr="00216385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وترانيم</w:t>
            </w:r>
            <w:r w:rsidRPr="00216385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تسبيح</w:t>
            </w:r>
            <w:r w:rsidRPr="00216385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أخرى</w:t>
            </w:r>
          </w:p>
          <w:p w:rsidR="00B0630E" w:rsidRPr="00216385" w:rsidRDefault="00B0630E" w:rsidP="003E635E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rtl/>
                <w:lang w:bidi="ar-EG"/>
              </w:rPr>
            </w:pPr>
            <w:r w:rsidRPr="00216385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العب</w:t>
            </w:r>
            <w:r w:rsidRPr="00216385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وراجع</w:t>
            </w:r>
            <w:r w:rsidRPr="00216385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الدرس</w:t>
            </w:r>
            <w:r w:rsidRPr="00216385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حتى</w:t>
            </w:r>
            <w:r w:rsidRPr="00216385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يحين</w:t>
            </w:r>
            <w:r w:rsidRPr="00216385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موعد</w:t>
            </w:r>
            <w:r w:rsidRPr="00216385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الا</w:t>
            </w:r>
            <w:r w:rsidRPr="00216385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نصراف</w:t>
            </w:r>
          </w:p>
          <w:p w:rsidR="00B0630E" w:rsidRPr="00216385" w:rsidRDefault="00B0630E" w:rsidP="00216385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</w:pPr>
            <w:r w:rsidRPr="0021638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EG"/>
              </w:rPr>
              <w:t xml:space="preserve">5- </w:t>
            </w:r>
            <w:r w:rsidRPr="00216385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EG"/>
              </w:rPr>
              <w:t>هل</w:t>
            </w:r>
            <w:r w:rsidRPr="0021638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EG"/>
              </w:rPr>
              <w:t>لديك</w:t>
            </w:r>
            <w:r w:rsidRPr="0021638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EG"/>
              </w:rPr>
              <w:t>وقت؟</w:t>
            </w:r>
          </w:p>
          <w:p w:rsidR="00B0630E" w:rsidRPr="00216385" w:rsidRDefault="00B0630E" w:rsidP="00216385">
            <w:pPr>
              <w:bidi/>
              <w:rPr>
                <w:rFonts w:ascii="Simplified Arabic" w:hAnsi="Simplified Arabic" w:cs="Simplified Arabic"/>
                <w:b/>
                <w:sz w:val="22"/>
                <w:rtl/>
                <w:lang w:bidi="ar-EG"/>
              </w:rPr>
            </w:pP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العب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: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قل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وافعل،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اوقف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الموسيقى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،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من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يدعو</w:t>
            </w:r>
          </w:p>
          <w:p w:rsidR="00B0630E" w:rsidRPr="00216385" w:rsidRDefault="00B0630E" w:rsidP="00216385">
            <w:pPr>
              <w:bidi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مور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محببة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ومألوفة،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تلوين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القصة،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وقت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القصة،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فكر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صلي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6385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والعب</w:t>
            </w:r>
            <w:r w:rsidRPr="00216385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>.</w:t>
            </w:r>
          </w:p>
        </w:tc>
      </w:tr>
    </w:tbl>
    <w:p w:rsidR="00B0630E" w:rsidRDefault="00B0630E" w:rsidP="001F437E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B0630E" w:rsidRPr="00C474BE" w:rsidRDefault="00B0630E" w:rsidP="001F437E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sectPr w:rsidR="00B0630E" w:rsidRPr="00C474BE" w:rsidSect="00316C49">
      <w:headerReference w:type="default" r:id="rId7"/>
      <w:footerReference w:type="default" r:id="rId8"/>
      <w:pgSz w:w="15840" w:h="12240" w:orient="landscape" w:code="1"/>
      <w:pgMar w:top="576" w:right="864" w:bottom="576" w:left="864" w:header="1699" w:footer="562" w:gutter="0"/>
      <w:cols w:space="709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30E" w:rsidRDefault="00B0630E">
      <w:r>
        <w:separator/>
      </w:r>
    </w:p>
  </w:endnote>
  <w:endnote w:type="continuationSeparator" w:id="1">
    <w:p w:rsidR="00B0630E" w:rsidRDefault="00B06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30E" w:rsidRDefault="00B0630E" w:rsidP="00EF3C39">
    <w:pPr>
      <w:pStyle w:val="Footer"/>
      <w:ind w:right="360"/>
    </w:pPr>
  </w:p>
  <w:p w:rsidR="00B0630E" w:rsidRDefault="00B0630E" w:rsidP="00CB20C4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0630E" w:rsidRPr="001E683B" w:rsidRDefault="00B0630E" w:rsidP="00EF3C3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30E" w:rsidRDefault="00B0630E">
      <w:r>
        <w:separator/>
      </w:r>
    </w:p>
  </w:footnote>
  <w:footnote w:type="continuationSeparator" w:id="1">
    <w:p w:rsidR="00B0630E" w:rsidRDefault="00B06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30E" w:rsidRPr="00F857F1" w:rsidRDefault="00B0630E" w:rsidP="005406D8">
    <w:pPr>
      <w:pStyle w:val="Header"/>
      <w:jc w:val="center"/>
      <w:rPr>
        <w:lang w:val="nl-N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B32D9"/>
    <w:multiLevelType w:val="hybridMultilevel"/>
    <w:tmpl w:val="C35C5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7620B"/>
    <w:multiLevelType w:val="hybridMultilevel"/>
    <w:tmpl w:val="1B8C15B0"/>
    <w:lvl w:ilvl="0" w:tplc="45CAC8E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471427"/>
    <w:multiLevelType w:val="hybridMultilevel"/>
    <w:tmpl w:val="4900F9EC"/>
    <w:lvl w:ilvl="0" w:tplc="3148F67A">
      <w:start w:val="1"/>
      <w:numFmt w:val="bullet"/>
      <w:pStyle w:val="Styleo1CharComplex14pt"/>
      <w:lvlText w:val="•"/>
      <w:lvlJc w:val="left"/>
      <w:pPr>
        <w:tabs>
          <w:tab w:val="num" w:pos="360"/>
        </w:tabs>
        <w:ind w:left="360" w:hanging="360"/>
      </w:pPr>
      <w:rPr>
        <w:rFonts w:ascii="Times" w:hAnsi="Times" w:hint="default"/>
        <w:b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46D90"/>
    <w:multiLevelType w:val="hybridMultilevel"/>
    <w:tmpl w:val="F3F0C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020412"/>
    <w:multiLevelType w:val="hybridMultilevel"/>
    <w:tmpl w:val="A2B0B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94193"/>
    <w:multiLevelType w:val="hybridMultilevel"/>
    <w:tmpl w:val="D8002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242B0B"/>
    <w:multiLevelType w:val="hybridMultilevel"/>
    <w:tmpl w:val="F8EE71E6"/>
    <w:lvl w:ilvl="0" w:tplc="B5CE5382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284173"/>
    <w:multiLevelType w:val="hybridMultilevel"/>
    <w:tmpl w:val="4FC6F7F8"/>
    <w:lvl w:ilvl="0" w:tplc="10E47B10">
      <w:start w:val="5"/>
      <w:numFmt w:val="decimal"/>
      <w:lvlText w:val="%1."/>
      <w:lvlJc w:val="left"/>
      <w:pPr>
        <w:ind w:left="1079" w:hanging="360"/>
      </w:pPr>
      <w:rPr>
        <w:rFonts w:cs="Times New Roman" w:hint="default"/>
        <w:i w:val="0"/>
      </w:rPr>
    </w:lvl>
    <w:lvl w:ilvl="1" w:tplc="04090019">
      <w:start w:val="1"/>
      <w:numFmt w:val="lowerLetter"/>
      <w:lvlText w:val="%2."/>
      <w:lvlJc w:val="left"/>
      <w:pPr>
        <w:ind w:left="179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1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3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5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7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9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1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39" w:hanging="180"/>
      </w:pPr>
      <w:rPr>
        <w:rFonts w:cs="Times New Roman"/>
      </w:rPr>
    </w:lvl>
  </w:abstractNum>
  <w:abstractNum w:abstractNumId="8">
    <w:nsid w:val="1B2F0A56"/>
    <w:multiLevelType w:val="hybridMultilevel"/>
    <w:tmpl w:val="551A2C3E"/>
    <w:lvl w:ilvl="0" w:tplc="B5483218">
      <w:start w:val="1"/>
      <w:numFmt w:val="bullet"/>
      <w:pStyle w:val="o1Char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4F664C"/>
    <w:multiLevelType w:val="hybridMultilevel"/>
    <w:tmpl w:val="C040E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5642C0"/>
    <w:multiLevelType w:val="hybridMultilevel"/>
    <w:tmpl w:val="E1727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953C45"/>
    <w:multiLevelType w:val="hybridMultilevel"/>
    <w:tmpl w:val="BDB08D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963EA9"/>
    <w:multiLevelType w:val="hybridMultilevel"/>
    <w:tmpl w:val="3EFE0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017CA9"/>
    <w:multiLevelType w:val="hybridMultilevel"/>
    <w:tmpl w:val="5FAA66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84A5A9C"/>
    <w:multiLevelType w:val="hybridMultilevel"/>
    <w:tmpl w:val="5112B2AA"/>
    <w:lvl w:ilvl="0" w:tplc="DE2272E6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29ED3453"/>
    <w:multiLevelType w:val="hybridMultilevel"/>
    <w:tmpl w:val="A61AA9E0"/>
    <w:lvl w:ilvl="0" w:tplc="C6AE8690">
      <w:start w:val="6"/>
      <w:numFmt w:val="decimal"/>
      <w:lvlText w:val="%1."/>
      <w:lvlJc w:val="left"/>
      <w:pPr>
        <w:ind w:left="1079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79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1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3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5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7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9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1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39" w:hanging="180"/>
      </w:pPr>
      <w:rPr>
        <w:rFonts w:cs="Times New Roman"/>
      </w:rPr>
    </w:lvl>
  </w:abstractNum>
  <w:abstractNum w:abstractNumId="16">
    <w:nsid w:val="2CE039C3"/>
    <w:multiLevelType w:val="hybridMultilevel"/>
    <w:tmpl w:val="5E568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B52D2A"/>
    <w:multiLevelType w:val="hybridMultilevel"/>
    <w:tmpl w:val="7AAA2AB8"/>
    <w:lvl w:ilvl="0" w:tplc="23061C42">
      <w:start w:val="1"/>
      <w:numFmt w:val="decimal"/>
      <w:lvlText w:val="%1-"/>
      <w:lvlJc w:val="left"/>
      <w:pPr>
        <w:ind w:left="1211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8">
    <w:nsid w:val="2F24241A"/>
    <w:multiLevelType w:val="hybridMultilevel"/>
    <w:tmpl w:val="85AA70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BA2317"/>
    <w:multiLevelType w:val="hybridMultilevel"/>
    <w:tmpl w:val="800604F6"/>
    <w:lvl w:ilvl="0" w:tplc="C0366E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65A6052"/>
    <w:multiLevelType w:val="hybridMultilevel"/>
    <w:tmpl w:val="0B4E2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995CE6"/>
    <w:multiLevelType w:val="hybridMultilevel"/>
    <w:tmpl w:val="C46A9456"/>
    <w:lvl w:ilvl="0" w:tplc="E7B4944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47BB0787"/>
    <w:multiLevelType w:val="hybridMultilevel"/>
    <w:tmpl w:val="E1B8F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CC7FD1"/>
    <w:multiLevelType w:val="hybridMultilevel"/>
    <w:tmpl w:val="B8B202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AC1386"/>
    <w:multiLevelType w:val="hybridMultilevel"/>
    <w:tmpl w:val="63E6F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EA16D6"/>
    <w:multiLevelType w:val="hybridMultilevel"/>
    <w:tmpl w:val="2FA2C994"/>
    <w:lvl w:ilvl="0" w:tplc="ED602EF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1281FDE"/>
    <w:multiLevelType w:val="hybridMultilevel"/>
    <w:tmpl w:val="61742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8B480F"/>
    <w:multiLevelType w:val="hybridMultilevel"/>
    <w:tmpl w:val="7B0E4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854B8A"/>
    <w:multiLevelType w:val="hybridMultilevel"/>
    <w:tmpl w:val="3F2CE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610961"/>
    <w:multiLevelType w:val="hybridMultilevel"/>
    <w:tmpl w:val="48A8CB0E"/>
    <w:lvl w:ilvl="0" w:tplc="5E545070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>
    <w:nsid w:val="589C19AD"/>
    <w:multiLevelType w:val="hybridMultilevel"/>
    <w:tmpl w:val="55ECB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9651BE"/>
    <w:multiLevelType w:val="hybridMultilevel"/>
    <w:tmpl w:val="C234FA16"/>
    <w:lvl w:ilvl="0" w:tplc="B82037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BDF421C"/>
    <w:multiLevelType w:val="hybridMultilevel"/>
    <w:tmpl w:val="026075A6"/>
    <w:lvl w:ilvl="0" w:tplc="04090001">
      <w:start w:val="1"/>
      <w:numFmt w:val="bullet"/>
      <w:lvlText w:val=""/>
      <w:lvlJc w:val="left"/>
      <w:pPr>
        <w:ind w:left="123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5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6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1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7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95" w:hanging="360"/>
      </w:pPr>
      <w:rPr>
        <w:rFonts w:ascii="Wingdings" w:hAnsi="Wingdings" w:hint="default"/>
      </w:rPr>
    </w:lvl>
  </w:abstractNum>
  <w:abstractNum w:abstractNumId="33">
    <w:nsid w:val="5D8B54F6"/>
    <w:multiLevelType w:val="hybridMultilevel"/>
    <w:tmpl w:val="68587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9C615C"/>
    <w:multiLevelType w:val="hybridMultilevel"/>
    <w:tmpl w:val="820E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CA6800"/>
    <w:multiLevelType w:val="hybridMultilevel"/>
    <w:tmpl w:val="13BC8C9A"/>
    <w:lvl w:ilvl="0" w:tplc="5D88C0A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EE4087D"/>
    <w:multiLevelType w:val="hybridMultilevel"/>
    <w:tmpl w:val="0044ADCE"/>
    <w:lvl w:ilvl="0" w:tplc="4AC86B30">
      <w:start w:val="1"/>
      <w:numFmt w:val="bullet"/>
      <w:pStyle w:val="o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FC2533A"/>
    <w:multiLevelType w:val="hybridMultilevel"/>
    <w:tmpl w:val="52ACF72E"/>
    <w:lvl w:ilvl="0" w:tplc="906AA4AE">
      <w:start w:val="1"/>
      <w:numFmt w:val="upperRoman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1780812"/>
    <w:multiLevelType w:val="hybridMultilevel"/>
    <w:tmpl w:val="9E22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1EE2224"/>
    <w:multiLevelType w:val="hybridMultilevel"/>
    <w:tmpl w:val="3B5EF12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4C8079D"/>
    <w:multiLevelType w:val="hybridMultilevel"/>
    <w:tmpl w:val="F9946490"/>
    <w:lvl w:ilvl="0" w:tplc="E2F697F4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5FE7E30"/>
    <w:multiLevelType w:val="hybridMultilevel"/>
    <w:tmpl w:val="71D8F6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7A31596"/>
    <w:multiLevelType w:val="hybridMultilevel"/>
    <w:tmpl w:val="8582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ADA7A71"/>
    <w:multiLevelType w:val="hybridMultilevel"/>
    <w:tmpl w:val="162C1B56"/>
    <w:lvl w:ilvl="0" w:tplc="7074B5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6D7D2D16"/>
    <w:multiLevelType w:val="hybridMultilevel"/>
    <w:tmpl w:val="B63CA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04A08EC"/>
    <w:multiLevelType w:val="hybridMultilevel"/>
    <w:tmpl w:val="A0D451A0"/>
    <w:lvl w:ilvl="0" w:tplc="10E47B10">
      <w:start w:val="6"/>
      <w:numFmt w:val="decimal"/>
      <w:lvlText w:val="%1."/>
      <w:lvlJc w:val="left"/>
      <w:pPr>
        <w:ind w:left="1079" w:hanging="360"/>
      </w:pPr>
      <w:rPr>
        <w:rFonts w:cs="Times New Roman" w:hint="default"/>
        <w:i w:val="0"/>
      </w:rPr>
    </w:lvl>
    <w:lvl w:ilvl="1" w:tplc="04090019">
      <w:start w:val="1"/>
      <w:numFmt w:val="lowerLetter"/>
      <w:lvlText w:val="%2."/>
      <w:lvlJc w:val="left"/>
      <w:pPr>
        <w:ind w:left="179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1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3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5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7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9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1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39" w:hanging="180"/>
      </w:pPr>
      <w:rPr>
        <w:rFonts w:cs="Times New Roman"/>
      </w:rPr>
    </w:lvl>
  </w:abstractNum>
  <w:abstractNum w:abstractNumId="46">
    <w:nsid w:val="739031DD"/>
    <w:multiLevelType w:val="hybridMultilevel"/>
    <w:tmpl w:val="51988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9FD2850"/>
    <w:multiLevelType w:val="hybridMultilevel"/>
    <w:tmpl w:val="763A1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287680"/>
    <w:multiLevelType w:val="hybridMultilevel"/>
    <w:tmpl w:val="7034F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E0A0F67"/>
    <w:multiLevelType w:val="hybridMultilevel"/>
    <w:tmpl w:val="18EC9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6"/>
  </w:num>
  <w:num w:numId="4">
    <w:abstractNumId w:val="39"/>
  </w:num>
  <w:num w:numId="5">
    <w:abstractNumId w:val="41"/>
  </w:num>
  <w:num w:numId="6">
    <w:abstractNumId w:val="40"/>
  </w:num>
  <w:num w:numId="7">
    <w:abstractNumId w:val="6"/>
  </w:num>
  <w:num w:numId="8">
    <w:abstractNumId w:val="13"/>
  </w:num>
  <w:num w:numId="9">
    <w:abstractNumId w:val="35"/>
  </w:num>
  <w:num w:numId="10">
    <w:abstractNumId w:val="19"/>
  </w:num>
  <w:num w:numId="11">
    <w:abstractNumId w:val="31"/>
  </w:num>
  <w:num w:numId="12">
    <w:abstractNumId w:val="16"/>
  </w:num>
  <w:num w:numId="13">
    <w:abstractNumId w:val="37"/>
  </w:num>
  <w:num w:numId="14">
    <w:abstractNumId w:val="25"/>
  </w:num>
  <w:num w:numId="15">
    <w:abstractNumId w:val="29"/>
  </w:num>
  <w:num w:numId="16">
    <w:abstractNumId w:val="1"/>
  </w:num>
  <w:num w:numId="17">
    <w:abstractNumId w:val="21"/>
  </w:num>
  <w:num w:numId="18">
    <w:abstractNumId w:val="14"/>
  </w:num>
  <w:num w:numId="19">
    <w:abstractNumId w:val="15"/>
  </w:num>
  <w:num w:numId="20">
    <w:abstractNumId w:val="7"/>
  </w:num>
  <w:num w:numId="21">
    <w:abstractNumId w:val="45"/>
  </w:num>
  <w:num w:numId="22">
    <w:abstractNumId w:val="11"/>
  </w:num>
  <w:num w:numId="23">
    <w:abstractNumId w:val="43"/>
  </w:num>
  <w:num w:numId="24">
    <w:abstractNumId w:val="17"/>
  </w:num>
  <w:num w:numId="25">
    <w:abstractNumId w:val="48"/>
  </w:num>
  <w:num w:numId="26">
    <w:abstractNumId w:val="42"/>
  </w:num>
  <w:num w:numId="27">
    <w:abstractNumId w:val="38"/>
  </w:num>
  <w:num w:numId="28">
    <w:abstractNumId w:val="3"/>
  </w:num>
  <w:num w:numId="29">
    <w:abstractNumId w:val="4"/>
  </w:num>
  <w:num w:numId="30">
    <w:abstractNumId w:val="46"/>
  </w:num>
  <w:num w:numId="31">
    <w:abstractNumId w:val="10"/>
  </w:num>
  <w:num w:numId="32">
    <w:abstractNumId w:val="47"/>
  </w:num>
  <w:num w:numId="33">
    <w:abstractNumId w:val="5"/>
  </w:num>
  <w:num w:numId="34">
    <w:abstractNumId w:val="22"/>
  </w:num>
  <w:num w:numId="35">
    <w:abstractNumId w:val="0"/>
  </w:num>
  <w:num w:numId="36">
    <w:abstractNumId w:val="28"/>
  </w:num>
  <w:num w:numId="37">
    <w:abstractNumId w:val="24"/>
  </w:num>
  <w:num w:numId="38">
    <w:abstractNumId w:val="12"/>
  </w:num>
  <w:num w:numId="39">
    <w:abstractNumId w:val="27"/>
  </w:num>
  <w:num w:numId="40">
    <w:abstractNumId w:val="44"/>
  </w:num>
  <w:num w:numId="41">
    <w:abstractNumId w:val="34"/>
  </w:num>
  <w:num w:numId="42">
    <w:abstractNumId w:val="20"/>
  </w:num>
  <w:num w:numId="43">
    <w:abstractNumId w:val="26"/>
  </w:num>
  <w:num w:numId="44">
    <w:abstractNumId w:val="23"/>
  </w:num>
  <w:num w:numId="45">
    <w:abstractNumId w:val="18"/>
  </w:num>
  <w:num w:numId="46">
    <w:abstractNumId w:val="49"/>
  </w:num>
  <w:num w:numId="47">
    <w:abstractNumId w:val="33"/>
  </w:num>
  <w:num w:numId="48">
    <w:abstractNumId w:val="9"/>
  </w:num>
  <w:num w:numId="49">
    <w:abstractNumId w:val="32"/>
  </w:num>
  <w:num w:numId="50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bordersDoNotSurroundHeader/>
  <w:bordersDoNotSurroundFooter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5FA6"/>
    <w:rsid w:val="00000708"/>
    <w:rsid w:val="00000C0D"/>
    <w:rsid w:val="00001851"/>
    <w:rsid w:val="000036A4"/>
    <w:rsid w:val="000036C3"/>
    <w:rsid w:val="00003F17"/>
    <w:rsid w:val="000041CE"/>
    <w:rsid w:val="000044C4"/>
    <w:rsid w:val="000058A1"/>
    <w:rsid w:val="00005B3D"/>
    <w:rsid w:val="00005CD6"/>
    <w:rsid w:val="000074DD"/>
    <w:rsid w:val="00010C50"/>
    <w:rsid w:val="0001108F"/>
    <w:rsid w:val="00012C65"/>
    <w:rsid w:val="000152F2"/>
    <w:rsid w:val="0001669A"/>
    <w:rsid w:val="00016BC4"/>
    <w:rsid w:val="00017BDE"/>
    <w:rsid w:val="000211F9"/>
    <w:rsid w:val="00022961"/>
    <w:rsid w:val="00023049"/>
    <w:rsid w:val="000230E1"/>
    <w:rsid w:val="00023A6E"/>
    <w:rsid w:val="00024896"/>
    <w:rsid w:val="00024C54"/>
    <w:rsid w:val="000251D6"/>
    <w:rsid w:val="00025477"/>
    <w:rsid w:val="000257A7"/>
    <w:rsid w:val="00025A77"/>
    <w:rsid w:val="00025F06"/>
    <w:rsid w:val="000275B6"/>
    <w:rsid w:val="00030A7E"/>
    <w:rsid w:val="00030A91"/>
    <w:rsid w:val="00032176"/>
    <w:rsid w:val="000325D1"/>
    <w:rsid w:val="00033A4A"/>
    <w:rsid w:val="00033FD4"/>
    <w:rsid w:val="00036813"/>
    <w:rsid w:val="000404E4"/>
    <w:rsid w:val="00040E62"/>
    <w:rsid w:val="000410F5"/>
    <w:rsid w:val="000420A7"/>
    <w:rsid w:val="0004283B"/>
    <w:rsid w:val="00043805"/>
    <w:rsid w:val="00044B19"/>
    <w:rsid w:val="00045CEA"/>
    <w:rsid w:val="0005016A"/>
    <w:rsid w:val="0005069B"/>
    <w:rsid w:val="00050BBF"/>
    <w:rsid w:val="00050FC6"/>
    <w:rsid w:val="00051892"/>
    <w:rsid w:val="00051E23"/>
    <w:rsid w:val="000525D9"/>
    <w:rsid w:val="00054349"/>
    <w:rsid w:val="000547C8"/>
    <w:rsid w:val="000549A1"/>
    <w:rsid w:val="000551CD"/>
    <w:rsid w:val="000553C9"/>
    <w:rsid w:val="00056F3F"/>
    <w:rsid w:val="0005739F"/>
    <w:rsid w:val="000626B4"/>
    <w:rsid w:val="00062C12"/>
    <w:rsid w:val="00063180"/>
    <w:rsid w:val="00063201"/>
    <w:rsid w:val="00063CDA"/>
    <w:rsid w:val="00063F1B"/>
    <w:rsid w:val="00064B19"/>
    <w:rsid w:val="00065FAE"/>
    <w:rsid w:val="0006733B"/>
    <w:rsid w:val="000703BA"/>
    <w:rsid w:val="000706D1"/>
    <w:rsid w:val="00071313"/>
    <w:rsid w:val="00071635"/>
    <w:rsid w:val="00071FA1"/>
    <w:rsid w:val="0007214A"/>
    <w:rsid w:val="00073427"/>
    <w:rsid w:val="000740AD"/>
    <w:rsid w:val="00074CC6"/>
    <w:rsid w:val="00075627"/>
    <w:rsid w:val="00075AB6"/>
    <w:rsid w:val="00075D20"/>
    <w:rsid w:val="00080AC7"/>
    <w:rsid w:val="00081034"/>
    <w:rsid w:val="0008193F"/>
    <w:rsid w:val="00083064"/>
    <w:rsid w:val="000855C5"/>
    <w:rsid w:val="00086203"/>
    <w:rsid w:val="00086439"/>
    <w:rsid w:val="00087F9B"/>
    <w:rsid w:val="00091112"/>
    <w:rsid w:val="00091CD5"/>
    <w:rsid w:val="000926C8"/>
    <w:rsid w:val="0009390C"/>
    <w:rsid w:val="0009409A"/>
    <w:rsid w:val="000958F4"/>
    <w:rsid w:val="00097020"/>
    <w:rsid w:val="00097701"/>
    <w:rsid w:val="00097AEF"/>
    <w:rsid w:val="000A09B7"/>
    <w:rsid w:val="000A1524"/>
    <w:rsid w:val="000A22CC"/>
    <w:rsid w:val="000A22D7"/>
    <w:rsid w:val="000A2DBD"/>
    <w:rsid w:val="000A3820"/>
    <w:rsid w:val="000A4EA4"/>
    <w:rsid w:val="000A641C"/>
    <w:rsid w:val="000A697B"/>
    <w:rsid w:val="000B0787"/>
    <w:rsid w:val="000B0EA4"/>
    <w:rsid w:val="000B2351"/>
    <w:rsid w:val="000B2A41"/>
    <w:rsid w:val="000B3532"/>
    <w:rsid w:val="000B35EC"/>
    <w:rsid w:val="000C0743"/>
    <w:rsid w:val="000C0A23"/>
    <w:rsid w:val="000C1A8E"/>
    <w:rsid w:val="000C2588"/>
    <w:rsid w:val="000C2689"/>
    <w:rsid w:val="000C2DC7"/>
    <w:rsid w:val="000C3E2C"/>
    <w:rsid w:val="000C479F"/>
    <w:rsid w:val="000C57C8"/>
    <w:rsid w:val="000C6559"/>
    <w:rsid w:val="000C65AC"/>
    <w:rsid w:val="000C6B86"/>
    <w:rsid w:val="000C7BE6"/>
    <w:rsid w:val="000D174C"/>
    <w:rsid w:val="000D233B"/>
    <w:rsid w:val="000D2D3D"/>
    <w:rsid w:val="000D3478"/>
    <w:rsid w:val="000D37B1"/>
    <w:rsid w:val="000D3878"/>
    <w:rsid w:val="000D4D50"/>
    <w:rsid w:val="000D610E"/>
    <w:rsid w:val="000D6DD5"/>
    <w:rsid w:val="000E18CA"/>
    <w:rsid w:val="000E23BF"/>
    <w:rsid w:val="000E2E71"/>
    <w:rsid w:val="000E34F7"/>
    <w:rsid w:val="000E3699"/>
    <w:rsid w:val="000E370D"/>
    <w:rsid w:val="000E3A52"/>
    <w:rsid w:val="000E3B33"/>
    <w:rsid w:val="000E4DD0"/>
    <w:rsid w:val="000E7781"/>
    <w:rsid w:val="000F016C"/>
    <w:rsid w:val="000F07DF"/>
    <w:rsid w:val="000F09B0"/>
    <w:rsid w:val="000F1B1D"/>
    <w:rsid w:val="000F281C"/>
    <w:rsid w:val="000F4CFA"/>
    <w:rsid w:val="000F4E0A"/>
    <w:rsid w:val="000F6150"/>
    <w:rsid w:val="000F6405"/>
    <w:rsid w:val="000F6C60"/>
    <w:rsid w:val="000F775D"/>
    <w:rsid w:val="0010024D"/>
    <w:rsid w:val="00101DC1"/>
    <w:rsid w:val="001027D8"/>
    <w:rsid w:val="0010340D"/>
    <w:rsid w:val="00103770"/>
    <w:rsid w:val="00105607"/>
    <w:rsid w:val="001056D2"/>
    <w:rsid w:val="00105AE8"/>
    <w:rsid w:val="00105C65"/>
    <w:rsid w:val="00106784"/>
    <w:rsid w:val="00106BF4"/>
    <w:rsid w:val="001079FB"/>
    <w:rsid w:val="00110341"/>
    <w:rsid w:val="00110A5C"/>
    <w:rsid w:val="00111D19"/>
    <w:rsid w:val="001122DD"/>
    <w:rsid w:val="00112838"/>
    <w:rsid w:val="001136CF"/>
    <w:rsid w:val="00113754"/>
    <w:rsid w:val="00114547"/>
    <w:rsid w:val="00114676"/>
    <w:rsid w:val="00114827"/>
    <w:rsid w:val="001176C2"/>
    <w:rsid w:val="00120EEF"/>
    <w:rsid w:val="001225FF"/>
    <w:rsid w:val="001240CC"/>
    <w:rsid w:val="00127E41"/>
    <w:rsid w:val="00130522"/>
    <w:rsid w:val="001329A0"/>
    <w:rsid w:val="0013503B"/>
    <w:rsid w:val="001352CD"/>
    <w:rsid w:val="00135B6F"/>
    <w:rsid w:val="00140DD5"/>
    <w:rsid w:val="00141E76"/>
    <w:rsid w:val="0014218F"/>
    <w:rsid w:val="001425B9"/>
    <w:rsid w:val="00143251"/>
    <w:rsid w:val="00143F1B"/>
    <w:rsid w:val="00143F45"/>
    <w:rsid w:val="001446AD"/>
    <w:rsid w:val="0014492A"/>
    <w:rsid w:val="00144DA8"/>
    <w:rsid w:val="001465CE"/>
    <w:rsid w:val="00147CBA"/>
    <w:rsid w:val="00151F10"/>
    <w:rsid w:val="00152964"/>
    <w:rsid w:val="001530F2"/>
    <w:rsid w:val="00153EA8"/>
    <w:rsid w:val="00154AFD"/>
    <w:rsid w:val="0015553F"/>
    <w:rsid w:val="00155A34"/>
    <w:rsid w:val="00156FF4"/>
    <w:rsid w:val="00157148"/>
    <w:rsid w:val="00157640"/>
    <w:rsid w:val="001577B5"/>
    <w:rsid w:val="00157A95"/>
    <w:rsid w:val="00157A97"/>
    <w:rsid w:val="001602E4"/>
    <w:rsid w:val="00160887"/>
    <w:rsid w:val="00160DCA"/>
    <w:rsid w:val="00161A47"/>
    <w:rsid w:val="00161AEE"/>
    <w:rsid w:val="00162433"/>
    <w:rsid w:val="00162915"/>
    <w:rsid w:val="00162E60"/>
    <w:rsid w:val="001634A3"/>
    <w:rsid w:val="001636BC"/>
    <w:rsid w:val="00164CAE"/>
    <w:rsid w:val="0016577E"/>
    <w:rsid w:val="00165FEC"/>
    <w:rsid w:val="0016633A"/>
    <w:rsid w:val="00166C62"/>
    <w:rsid w:val="001674AC"/>
    <w:rsid w:val="00171615"/>
    <w:rsid w:val="00171A54"/>
    <w:rsid w:val="0017204B"/>
    <w:rsid w:val="001723FE"/>
    <w:rsid w:val="00172774"/>
    <w:rsid w:val="00174E9C"/>
    <w:rsid w:val="00176B3A"/>
    <w:rsid w:val="00177A6F"/>
    <w:rsid w:val="00181918"/>
    <w:rsid w:val="00181B66"/>
    <w:rsid w:val="001829C3"/>
    <w:rsid w:val="00183816"/>
    <w:rsid w:val="00183C66"/>
    <w:rsid w:val="00183F6B"/>
    <w:rsid w:val="00184575"/>
    <w:rsid w:val="00184A24"/>
    <w:rsid w:val="00187622"/>
    <w:rsid w:val="00190326"/>
    <w:rsid w:val="00190BDD"/>
    <w:rsid w:val="00191988"/>
    <w:rsid w:val="001923B8"/>
    <w:rsid w:val="00192F25"/>
    <w:rsid w:val="00193C53"/>
    <w:rsid w:val="00194703"/>
    <w:rsid w:val="0019648B"/>
    <w:rsid w:val="001968F3"/>
    <w:rsid w:val="00197B40"/>
    <w:rsid w:val="00197D00"/>
    <w:rsid w:val="001A0564"/>
    <w:rsid w:val="001A3280"/>
    <w:rsid w:val="001A3647"/>
    <w:rsid w:val="001A36E0"/>
    <w:rsid w:val="001A54C4"/>
    <w:rsid w:val="001A5E6B"/>
    <w:rsid w:val="001A5F63"/>
    <w:rsid w:val="001A712E"/>
    <w:rsid w:val="001A72BD"/>
    <w:rsid w:val="001B072E"/>
    <w:rsid w:val="001B0A0B"/>
    <w:rsid w:val="001B1257"/>
    <w:rsid w:val="001B3291"/>
    <w:rsid w:val="001B3674"/>
    <w:rsid w:val="001B3937"/>
    <w:rsid w:val="001B621F"/>
    <w:rsid w:val="001B75B5"/>
    <w:rsid w:val="001C06DC"/>
    <w:rsid w:val="001C09ED"/>
    <w:rsid w:val="001C0FD3"/>
    <w:rsid w:val="001C1146"/>
    <w:rsid w:val="001C13E1"/>
    <w:rsid w:val="001C2CDB"/>
    <w:rsid w:val="001C36B8"/>
    <w:rsid w:val="001C41E8"/>
    <w:rsid w:val="001C42A5"/>
    <w:rsid w:val="001C4D54"/>
    <w:rsid w:val="001C5775"/>
    <w:rsid w:val="001C6B25"/>
    <w:rsid w:val="001C6DCF"/>
    <w:rsid w:val="001C6E6E"/>
    <w:rsid w:val="001D00E0"/>
    <w:rsid w:val="001D1218"/>
    <w:rsid w:val="001D206E"/>
    <w:rsid w:val="001D245F"/>
    <w:rsid w:val="001D2A85"/>
    <w:rsid w:val="001D330B"/>
    <w:rsid w:val="001D4574"/>
    <w:rsid w:val="001D4650"/>
    <w:rsid w:val="001D6E68"/>
    <w:rsid w:val="001E02B8"/>
    <w:rsid w:val="001E0347"/>
    <w:rsid w:val="001E056F"/>
    <w:rsid w:val="001E0E05"/>
    <w:rsid w:val="001E19C9"/>
    <w:rsid w:val="001E3635"/>
    <w:rsid w:val="001E391E"/>
    <w:rsid w:val="001E4DC2"/>
    <w:rsid w:val="001E4F1D"/>
    <w:rsid w:val="001E639A"/>
    <w:rsid w:val="001E6552"/>
    <w:rsid w:val="001E683B"/>
    <w:rsid w:val="001E6D3B"/>
    <w:rsid w:val="001F0E52"/>
    <w:rsid w:val="001F0F98"/>
    <w:rsid w:val="001F351F"/>
    <w:rsid w:val="001F3A03"/>
    <w:rsid w:val="001F3F9E"/>
    <w:rsid w:val="001F437E"/>
    <w:rsid w:val="001F5C69"/>
    <w:rsid w:val="001F6473"/>
    <w:rsid w:val="001F6909"/>
    <w:rsid w:val="001F762A"/>
    <w:rsid w:val="001F7B0D"/>
    <w:rsid w:val="00200A4C"/>
    <w:rsid w:val="00201227"/>
    <w:rsid w:val="00201275"/>
    <w:rsid w:val="0020251A"/>
    <w:rsid w:val="00202802"/>
    <w:rsid w:val="002032B1"/>
    <w:rsid w:val="00203EE6"/>
    <w:rsid w:val="00204F9C"/>
    <w:rsid w:val="00205FB4"/>
    <w:rsid w:val="002061D8"/>
    <w:rsid w:val="0020740C"/>
    <w:rsid w:val="00207DEC"/>
    <w:rsid w:val="0021252A"/>
    <w:rsid w:val="002125F9"/>
    <w:rsid w:val="0021324E"/>
    <w:rsid w:val="0021496C"/>
    <w:rsid w:val="00214F22"/>
    <w:rsid w:val="002151B8"/>
    <w:rsid w:val="00216385"/>
    <w:rsid w:val="002218CD"/>
    <w:rsid w:val="00222E42"/>
    <w:rsid w:val="00222EC0"/>
    <w:rsid w:val="00225AA1"/>
    <w:rsid w:val="00226F6B"/>
    <w:rsid w:val="00227746"/>
    <w:rsid w:val="002277F7"/>
    <w:rsid w:val="00230DDC"/>
    <w:rsid w:val="00232074"/>
    <w:rsid w:val="0023262B"/>
    <w:rsid w:val="00232A63"/>
    <w:rsid w:val="00232B16"/>
    <w:rsid w:val="002338DD"/>
    <w:rsid w:val="00234F53"/>
    <w:rsid w:val="002407F4"/>
    <w:rsid w:val="00240CFD"/>
    <w:rsid w:val="00241D11"/>
    <w:rsid w:val="002467A8"/>
    <w:rsid w:val="0024690F"/>
    <w:rsid w:val="002479C8"/>
    <w:rsid w:val="00250367"/>
    <w:rsid w:val="00250CAF"/>
    <w:rsid w:val="00251A1A"/>
    <w:rsid w:val="0025236A"/>
    <w:rsid w:val="00253B57"/>
    <w:rsid w:val="00254437"/>
    <w:rsid w:val="002547B0"/>
    <w:rsid w:val="00256032"/>
    <w:rsid w:val="00256E57"/>
    <w:rsid w:val="00261489"/>
    <w:rsid w:val="00261CB0"/>
    <w:rsid w:val="00262252"/>
    <w:rsid w:val="00263AC4"/>
    <w:rsid w:val="0026489B"/>
    <w:rsid w:val="00264A16"/>
    <w:rsid w:val="0026528F"/>
    <w:rsid w:val="0026589A"/>
    <w:rsid w:val="00266A3C"/>
    <w:rsid w:val="00266DA8"/>
    <w:rsid w:val="00267310"/>
    <w:rsid w:val="002677C7"/>
    <w:rsid w:val="002678FE"/>
    <w:rsid w:val="00270ABA"/>
    <w:rsid w:val="0027180A"/>
    <w:rsid w:val="00274308"/>
    <w:rsid w:val="002746F2"/>
    <w:rsid w:val="00274E92"/>
    <w:rsid w:val="00275750"/>
    <w:rsid w:val="00275932"/>
    <w:rsid w:val="00276D54"/>
    <w:rsid w:val="002777E5"/>
    <w:rsid w:val="00281E35"/>
    <w:rsid w:val="002849D4"/>
    <w:rsid w:val="00284F13"/>
    <w:rsid w:val="00285B23"/>
    <w:rsid w:val="00286932"/>
    <w:rsid w:val="00287655"/>
    <w:rsid w:val="00290145"/>
    <w:rsid w:val="0029142D"/>
    <w:rsid w:val="00291534"/>
    <w:rsid w:val="002915A1"/>
    <w:rsid w:val="00291A83"/>
    <w:rsid w:val="00292D42"/>
    <w:rsid w:val="00293222"/>
    <w:rsid w:val="00293434"/>
    <w:rsid w:val="00297649"/>
    <w:rsid w:val="002976B2"/>
    <w:rsid w:val="00297D34"/>
    <w:rsid w:val="002A1742"/>
    <w:rsid w:val="002A1CE7"/>
    <w:rsid w:val="002A2884"/>
    <w:rsid w:val="002A29E4"/>
    <w:rsid w:val="002A2EAD"/>
    <w:rsid w:val="002A3872"/>
    <w:rsid w:val="002A3959"/>
    <w:rsid w:val="002A6DF2"/>
    <w:rsid w:val="002A7221"/>
    <w:rsid w:val="002A7B46"/>
    <w:rsid w:val="002B022A"/>
    <w:rsid w:val="002B4138"/>
    <w:rsid w:val="002B46A2"/>
    <w:rsid w:val="002B4B0C"/>
    <w:rsid w:val="002B5574"/>
    <w:rsid w:val="002B74CA"/>
    <w:rsid w:val="002B7BA1"/>
    <w:rsid w:val="002C0638"/>
    <w:rsid w:val="002C11F4"/>
    <w:rsid w:val="002C1BFF"/>
    <w:rsid w:val="002C2536"/>
    <w:rsid w:val="002C312C"/>
    <w:rsid w:val="002C457F"/>
    <w:rsid w:val="002C529C"/>
    <w:rsid w:val="002C52A8"/>
    <w:rsid w:val="002C57E6"/>
    <w:rsid w:val="002D128F"/>
    <w:rsid w:val="002D1870"/>
    <w:rsid w:val="002D3757"/>
    <w:rsid w:val="002D62FF"/>
    <w:rsid w:val="002D6C13"/>
    <w:rsid w:val="002D791D"/>
    <w:rsid w:val="002E0EF1"/>
    <w:rsid w:val="002E1355"/>
    <w:rsid w:val="002E169C"/>
    <w:rsid w:val="002E2F64"/>
    <w:rsid w:val="002E3653"/>
    <w:rsid w:val="002E393D"/>
    <w:rsid w:val="002E3B1D"/>
    <w:rsid w:val="002E4666"/>
    <w:rsid w:val="002E533B"/>
    <w:rsid w:val="002E5F42"/>
    <w:rsid w:val="002E70BE"/>
    <w:rsid w:val="002E7218"/>
    <w:rsid w:val="002E763A"/>
    <w:rsid w:val="002E78FB"/>
    <w:rsid w:val="002F1BFB"/>
    <w:rsid w:val="002F1E07"/>
    <w:rsid w:val="002F3E2F"/>
    <w:rsid w:val="002F454D"/>
    <w:rsid w:val="002F4E1F"/>
    <w:rsid w:val="002F5555"/>
    <w:rsid w:val="002F6E2A"/>
    <w:rsid w:val="00300BA9"/>
    <w:rsid w:val="003013DD"/>
    <w:rsid w:val="00301499"/>
    <w:rsid w:val="00303476"/>
    <w:rsid w:val="00303775"/>
    <w:rsid w:val="00303B0F"/>
    <w:rsid w:val="003076BA"/>
    <w:rsid w:val="00307961"/>
    <w:rsid w:val="00307BF4"/>
    <w:rsid w:val="00310258"/>
    <w:rsid w:val="00310AA5"/>
    <w:rsid w:val="00310C0C"/>
    <w:rsid w:val="00312400"/>
    <w:rsid w:val="00312EA1"/>
    <w:rsid w:val="00313372"/>
    <w:rsid w:val="00313A44"/>
    <w:rsid w:val="003153CC"/>
    <w:rsid w:val="003155F5"/>
    <w:rsid w:val="00316C49"/>
    <w:rsid w:val="0031740C"/>
    <w:rsid w:val="003174EA"/>
    <w:rsid w:val="00317C18"/>
    <w:rsid w:val="003200A3"/>
    <w:rsid w:val="003208FD"/>
    <w:rsid w:val="00321B7E"/>
    <w:rsid w:val="003270B2"/>
    <w:rsid w:val="00330F24"/>
    <w:rsid w:val="003325DC"/>
    <w:rsid w:val="00332D22"/>
    <w:rsid w:val="00334935"/>
    <w:rsid w:val="003379D7"/>
    <w:rsid w:val="00340B83"/>
    <w:rsid w:val="00340EED"/>
    <w:rsid w:val="00341575"/>
    <w:rsid w:val="00341576"/>
    <w:rsid w:val="0034508E"/>
    <w:rsid w:val="003459E3"/>
    <w:rsid w:val="00345DE0"/>
    <w:rsid w:val="003469E1"/>
    <w:rsid w:val="00350738"/>
    <w:rsid w:val="00350AA1"/>
    <w:rsid w:val="00350B05"/>
    <w:rsid w:val="00351F8D"/>
    <w:rsid w:val="0035251B"/>
    <w:rsid w:val="00352644"/>
    <w:rsid w:val="00353DCD"/>
    <w:rsid w:val="003541E4"/>
    <w:rsid w:val="003548E3"/>
    <w:rsid w:val="00354E5D"/>
    <w:rsid w:val="00356EAB"/>
    <w:rsid w:val="00357F66"/>
    <w:rsid w:val="00360E63"/>
    <w:rsid w:val="003612DF"/>
    <w:rsid w:val="003625D7"/>
    <w:rsid w:val="003625F2"/>
    <w:rsid w:val="00362D34"/>
    <w:rsid w:val="003650D7"/>
    <w:rsid w:val="00370208"/>
    <w:rsid w:val="0037214D"/>
    <w:rsid w:val="0037572A"/>
    <w:rsid w:val="00383BCA"/>
    <w:rsid w:val="00385BB8"/>
    <w:rsid w:val="00387849"/>
    <w:rsid w:val="003878F8"/>
    <w:rsid w:val="003912F7"/>
    <w:rsid w:val="00391872"/>
    <w:rsid w:val="00391CCD"/>
    <w:rsid w:val="00391DAD"/>
    <w:rsid w:val="0039209E"/>
    <w:rsid w:val="003920A9"/>
    <w:rsid w:val="00392A1F"/>
    <w:rsid w:val="00395DEC"/>
    <w:rsid w:val="00396E6C"/>
    <w:rsid w:val="003A010A"/>
    <w:rsid w:val="003A0171"/>
    <w:rsid w:val="003A0606"/>
    <w:rsid w:val="003A0BD3"/>
    <w:rsid w:val="003A188C"/>
    <w:rsid w:val="003A27E6"/>
    <w:rsid w:val="003A375B"/>
    <w:rsid w:val="003A4127"/>
    <w:rsid w:val="003A4AB9"/>
    <w:rsid w:val="003A4FC6"/>
    <w:rsid w:val="003A52B5"/>
    <w:rsid w:val="003A5F25"/>
    <w:rsid w:val="003A6CAF"/>
    <w:rsid w:val="003A6F45"/>
    <w:rsid w:val="003A7A6D"/>
    <w:rsid w:val="003A7EBC"/>
    <w:rsid w:val="003B0B66"/>
    <w:rsid w:val="003B1E07"/>
    <w:rsid w:val="003B3144"/>
    <w:rsid w:val="003B346B"/>
    <w:rsid w:val="003B3E88"/>
    <w:rsid w:val="003B5999"/>
    <w:rsid w:val="003B776E"/>
    <w:rsid w:val="003C19C9"/>
    <w:rsid w:val="003C1F33"/>
    <w:rsid w:val="003C3729"/>
    <w:rsid w:val="003C3D88"/>
    <w:rsid w:val="003C4011"/>
    <w:rsid w:val="003C51AC"/>
    <w:rsid w:val="003C5608"/>
    <w:rsid w:val="003C64DD"/>
    <w:rsid w:val="003C65B0"/>
    <w:rsid w:val="003C71C8"/>
    <w:rsid w:val="003C7D24"/>
    <w:rsid w:val="003C7FF6"/>
    <w:rsid w:val="003D0782"/>
    <w:rsid w:val="003D08C7"/>
    <w:rsid w:val="003D127E"/>
    <w:rsid w:val="003D2303"/>
    <w:rsid w:val="003D35D6"/>
    <w:rsid w:val="003D4173"/>
    <w:rsid w:val="003D41C7"/>
    <w:rsid w:val="003D66A9"/>
    <w:rsid w:val="003D770A"/>
    <w:rsid w:val="003E0A53"/>
    <w:rsid w:val="003E1B6E"/>
    <w:rsid w:val="003E6296"/>
    <w:rsid w:val="003E635E"/>
    <w:rsid w:val="003E6F24"/>
    <w:rsid w:val="003F1B10"/>
    <w:rsid w:val="003F27EF"/>
    <w:rsid w:val="003F44A7"/>
    <w:rsid w:val="003F4B84"/>
    <w:rsid w:val="003F5394"/>
    <w:rsid w:val="003F5535"/>
    <w:rsid w:val="003F79ED"/>
    <w:rsid w:val="004018F6"/>
    <w:rsid w:val="00401E7F"/>
    <w:rsid w:val="004031D0"/>
    <w:rsid w:val="0040515F"/>
    <w:rsid w:val="004059A3"/>
    <w:rsid w:val="00406C75"/>
    <w:rsid w:val="00407B55"/>
    <w:rsid w:val="004100C1"/>
    <w:rsid w:val="00410875"/>
    <w:rsid w:val="0041095F"/>
    <w:rsid w:val="0041351F"/>
    <w:rsid w:val="00413ED3"/>
    <w:rsid w:val="004153B2"/>
    <w:rsid w:val="0041612A"/>
    <w:rsid w:val="0041677A"/>
    <w:rsid w:val="00420083"/>
    <w:rsid w:val="004209D0"/>
    <w:rsid w:val="00420C22"/>
    <w:rsid w:val="00425B68"/>
    <w:rsid w:val="0042607D"/>
    <w:rsid w:val="00426B3C"/>
    <w:rsid w:val="00427339"/>
    <w:rsid w:val="004274F1"/>
    <w:rsid w:val="0042764E"/>
    <w:rsid w:val="00427C17"/>
    <w:rsid w:val="0043040F"/>
    <w:rsid w:val="004309ED"/>
    <w:rsid w:val="004313D5"/>
    <w:rsid w:val="00431718"/>
    <w:rsid w:val="00431FB4"/>
    <w:rsid w:val="004337C8"/>
    <w:rsid w:val="0043398E"/>
    <w:rsid w:val="00433C09"/>
    <w:rsid w:val="00433E64"/>
    <w:rsid w:val="00435BC1"/>
    <w:rsid w:val="0043706E"/>
    <w:rsid w:val="00437BB8"/>
    <w:rsid w:val="004408E2"/>
    <w:rsid w:val="00441666"/>
    <w:rsid w:val="004440D2"/>
    <w:rsid w:val="00446BA0"/>
    <w:rsid w:val="00447082"/>
    <w:rsid w:val="004472BC"/>
    <w:rsid w:val="004475D6"/>
    <w:rsid w:val="0045049E"/>
    <w:rsid w:val="00452E9B"/>
    <w:rsid w:val="00454567"/>
    <w:rsid w:val="00454E92"/>
    <w:rsid w:val="004569AA"/>
    <w:rsid w:val="0046018D"/>
    <w:rsid w:val="00462663"/>
    <w:rsid w:val="00462C07"/>
    <w:rsid w:val="0046404B"/>
    <w:rsid w:val="00464E80"/>
    <w:rsid w:val="00465FAB"/>
    <w:rsid w:val="0046673B"/>
    <w:rsid w:val="00470794"/>
    <w:rsid w:val="00473B2C"/>
    <w:rsid w:val="00474A63"/>
    <w:rsid w:val="004750D4"/>
    <w:rsid w:val="00477200"/>
    <w:rsid w:val="00477293"/>
    <w:rsid w:val="004808D3"/>
    <w:rsid w:val="00481CEC"/>
    <w:rsid w:val="0048487C"/>
    <w:rsid w:val="00484C4A"/>
    <w:rsid w:val="00487CEC"/>
    <w:rsid w:val="00490561"/>
    <w:rsid w:val="00491C91"/>
    <w:rsid w:val="0049402E"/>
    <w:rsid w:val="004977F5"/>
    <w:rsid w:val="004A17F1"/>
    <w:rsid w:val="004A1BDE"/>
    <w:rsid w:val="004A1FAF"/>
    <w:rsid w:val="004A2F27"/>
    <w:rsid w:val="004A32FA"/>
    <w:rsid w:val="004A364A"/>
    <w:rsid w:val="004A5361"/>
    <w:rsid w:val="004A6214"/>
    <w:rsid w:val="004A640E"/>
    <w:rsid w:val="004A6719"/>
    <w:rsid w:val="004A68FB"/>
    <w:rsid w:val="004A7D6A"/>
    <w:rsid w:val="004B083A"/>
    <w:rsid w:val="004B09FA"/>
    <w:rsid w:val="004B1D7E"/>
    <w:rsid w:val="004B24F1"/>
    <w:rsid w:val="004B2ED1"/>
    <w:rsid w:val="004B3969"/>
    <w:rsid w:val="004B439B"/>
    <w:rsid w:val="004B6073"/>
    <w:rsid w:val="004B67F3"/>
    <w:rsid w:val="004B6B6F"/>
    <w:rsid w:val="004B73BB"/>
    <w:rsid w:val="004B7A06"/>
    <w:rsid w:val="004C0776"/>
    <w:rsid w:val="004C1F27"/>
    <w:rsid w:val="004C21E0"/>
    <w:rsid w:val="004C54FC"/>
    <w:rsid w:val="004C65CB"/>
    <w:rsid w:val="004C793C"/>
    <w:rsid w:val="004C7C89"/>
    <w:rsid w:val="004D0133"/>
    <w:rsid w:val="004D02BC"/>
    <w:rsid w:val="004D044A"/>
    <w:rsid w:val="004D04FD"/>
    <w:rsid w:val="004D0BD9"/>
    <w:rsid w:val="004D2A0C"/>
    <w:rsid w:val="004D3CD6"/>
    <w:rsid w:val="004D3D1B"/>
    <w:rsid w:val="004D448D"/>
    <w:rsid w:val="004D4670"/>
    <w:rsid w:val="004D4B5A"/>
    <w:rsid w:val="004D6615"/>
    <w:rsid w:val="004D73E0"/>
    <w:rsid w:val="004E05FA"/>
    <w:rsid w:val="004E16BD"/>
    <w:rsid w:val="004E17C0"/>
    <w:rsid w:val="004E48A3"/>
    <w:rsid w:val="004E6B61"/>
    <w:rsid w:val="004F127B"/>
    <w:rsid w:val="004F29C0"/>
    <w:rsid w:val="004F3721"/>
    <w:rsid w:val="004F3EC9"/>
    <w:rsid w:val="004F679A"/>
    <w:rsid w:val="004F7EE3"/>
    <w:rsid w:val="005002F2"/>
    <w:rsid w:val="005005AE"/>
    <w:rsid w:val="00502034"/>
    <w:rsid w:val="0050291E"/>
    <w:rsid w:val="00503E8A"/>
    <w:rsid w:val="00504593"/>
    <w:rsid w:val="005056F3"/>
    <w:rsid w:val="00507088"/>
    <w:rsid w:val="00507C1A"/>
    <w:rsid w:val="00510903"/>
    <w:rsid w:val="0051132E"/>
    <w:rsid w:val="005119FD"/>
    <w:rsid w:val="00512056"/>
    <w:rsid w:val="00512081"/>
    <w:rsid w:val="00512617"/>
    <w:rsid w:val="005126FE"/>
    <w:rsid w:val="005128B5"/>
    <w:rsid w:val="005132D9"/>
    <w:rsid w:val="00513606"/>
    <w:rsid w:val="00513C9F"/>
    <w:rsid w:val="0051488D"/>
    <w:rsid w:val="0051495D"/>
    <w:rsid w:val="005170B5"/>
    <w:rsid w:val="00517989"/>
    <w:rsid w:val="005201A9"/>
    <w:rsid w:val="00520FBF"/>
    <w:rsid w:val="005210B0"/>
    <w:rsid w:val="00521933"/>
    <w:rsid w:val="005225FE"/>
    <w:rsid w:val="005226AD"/>
    <w:rsid w:val="00522F30"/>
    <w:rsid w:val="00523709"/>
    <w:rsid w:val="0052561D"/>
    <w:rsid w:val="00526042"/>
    <w:rsid w:val="0052654B"/>
    <w:rsid w:val="0053136B"/>
    <w:rsid w:val="00531FD4"/>
    <w:rsid w:val="0053288E"/>
    <w:rsid w:val="00534658"/>
    <w:rsid w:val="00534BC5"/>
    <w:rsid w:val="00535104"/>
    <w:rsid w:val="00536CAC"/>
    <w:rsid w:val="005406D8"/>
    <w:rsid w:val="0054194B"/>
    <w:rsid w:val="00542296"/>
    <w:rsid w:val="0054270E"/>
    <w:rsid w:val="00542AAA"/>
    <w:rsid w:val="005437E7"/>
    <w:rsid w:val="00543C0A"/>
    <w:rsid w:val="005440CA"/>
    <w:rsid w:val="00544437"/>
    <w:rsid w:val="00550133"/>
    <w:rsid w:val="00550235"/>
    <w:rsid w:val="00550F00"/>
    <w:rsid w:val="00550F1E"/>
    <w:rsid w:val="00551367"/>
    <w:rsid w:val="00553531"/>
    <w:rsid w:val="005559BF"/>
    <w:rsid w:val="00556CD3"/>
    <w:rsid w:val="00557644"/>
    <w:rsid w:val="00557C16"/>
    <w:rsid w:val="00560704"/>
    <w:rsid w:val="00563918"/>
    <w:rsid w:val="00564F43"/>
    <w:rsid w:val="00566257"/>
    <w:rsid w:val="00566A3F"/>
    <w:rsid w:val="0057209F"/>
    <w:rsid w:val="00572411"/>
    <w:rsid w:val="00572537"/>
    <w:rsid w:val="00572E8C"/>
    <w:rsid w:val="00572F38"/>
    <w:rsid w:val="0057342F"/>
    <w:rsid w:val="0057513D"/>
    <w:rsid w:val="0057767B"/>
    <w:rsid w:val="00577BEA"/>
    <w:rsid w:val="00577DC5"/>
    <w:rsid w:val="00577F31"/>
    <w:rsid w:val="005826B4"/>
    <w:rsid w:val="00584268"/>
    <w:rsid w:val="005867AA"/>
    <w:rsid w:val="0059051C"/>
    <w:rsid w:val="005917D0"/>
    <w:rsid w:val="0059277A"/>
    <w:rsid w:val="00593543"/>
    <w:rsid w:val="00593BEE"/>
    <w:rsid w:val="005972E9"/>
    <w:rsid w:val="005A057F"/>
    <w:rsid w:val="005A32BF"/>
    <w:rsid w:val="005A5730"/>
    <w:rsid w:val="005A5C7C"/>
    <w:rsid w:val="005A5FA7"/>
    <w:rsid w:val="005A6C4F"/>
    <w:rsid w:val="005B02DE"/>
    <w:rsid w:val="005B16D1"/>
    <w:rsid w:val="005B2DA0"/>
    <w:rsid w:val="005B4131"/>
    <w:rsid w:val="005B481E"/>
    <w:rsid w:val="005B4956"/>
    <w:rsid w:val="005C0176"/>
    <w:rsid w:val="005C126B"/>
    <w:rsid w:val="005C1690"/>
    <w:rsid w:val="005C410C"/>
    <w:rsid w:val="005C42E5"/>
    <w:rsid w:val="005C4582"/>
    <w:rsid w:val="005C5031"/>
    <w:rsid w:val="005C5052"/>
    <w:rsid w:val="005C5BBE"/>
    <w:rsid w:val="005C5D75"/>
    <w:rsid w:val="005C7A2E"/>
    <w:rsid w:val="005D2D70"/>
    <w:rsid w:val="005D3E2B"/>
    <w:rsid w:val="005D52CF"/>
    <w:rsid w:val="005D6371"/>
    <w:rsid w:val="005D6A82"/>
    <w:rsid w:val="005D6F67"/>
    <w:rsid w:val="005D7E76"/>
    <w:rsid w:val="005E2DF0"/>
    <w:rsid w:val="005E40F5"/>
    <w:rsid w:val="005E4ACC"/>
    <w:rsid w:val="005E5550"/>
    <w:rsid w:val="005E6037"/>
    <w:rsid w:val="005E70C7"/>
    <w:rsid w:val="005F01C3"/>
    <w:rsid w:val="005F32E7"/>
    <w:rsid w:val="005F345A"/>
    <w:rsid w:val="005F37F2"/>
    <w:rsid w:val="005F56B4"/>
    <w:rsid w:val="005F7036"/>
    <w:rsid w:val="0060008B"/>
    <w:rsid w:val="00601077"/>
    <w:rsid w:val="00601D7D"/>
    <w:rsid w:val="00601FF5"/>
    <w:rsid w:val="006027D5"/>
    <w:rsid w:val="006033FA"/>
    <w:rsid w:val="00604652"/>
    <w:rsid w:val="00605034"/>
    <w:rsid w:val="006052A6"/>
    <w:rsid w:val="00605A1B"/>
    <w:rsid w:val="00606974"/>
    <w:rsid w:val="00610077"/>
    <w:rsid w:val="00610276"/>
    <w:rsid w:val="00610F37"/>
    <w:rsid w:val="006110C2"/>
    <w:rsid w:val="00614C9B"/>
    <w:rsid w:val="00617A93"/>
    <w:rsid w:val="00620824"/>
    <w:rsid w:val="0062202C"/>
    <w:rsid w:val="006237DD"/>
    <w:rsid w:val="00623B70"/>
    <w:rsid w:val="00624086"/>
    <w:rsid w:val="006243EA"/>
    <w:rsid w:val="00624696"/>
    <w:rsid w:val="00624DD3"/>
    <w:rsid w:val="00624E62"/>
    <w:rsid w:val="00625280"/>
    <w:rsid w:val="00625BCE"/>
    <w:rsid w:val="00625F44"/>
    <w:rsid w:val="00626701"/>
    <w:rsid w:val="006310F7"/>
    <w:rsid w:val="00631438"/>
    <w:rsid w:val="00631653"/>
    <w:rsid w:val="006324BE"/>
    <w:rsid w:val="00633068"/>
    <w:rsid w:val="00633B48"/>
    <w:rsid w:val="006362AA"/>
    <w:rsid w:val="00636427"/>
    <w:rsid w:val="006411F6"/>
    <w:rsid w:val="0064205E"/>
    <w:rsid w:val="0064258D"/>
    <w:rsid w:val="0064383D"/>
    <w:rsid w:val="006438D9"/>
    <w:rsid w:val="00644744"/>
    <w:rsid w:val="00645810"/>
    <w:rsid w:val="006459BA"/>
    <w:rsid w:val="0064687B"/>
    <w:rsid w:val="00651BC4"/>
    <w:rsid w:val="00651F2B"/>
    <w:rsid w:val="00652CB3"/>
    <w:rsid w:val="00652DB2"/>
    <w:rsid w:val="00654F8E"/>
    <w:rsid w:val="00655111"/>
    <w:rsid w:val="00656FAC"/>
    <w:rsid w:val="006572DE"/>
    <w:rsid w:val="0065791C"/>
    <w:rsid w:val="0066242B"/>
    <w:rsid w:val="00666693"/>
    <w:rsid w:val="006669C6"/>
    <w:rsid w:val="00667790"/>
    <w:rsid w:val="00667E91"/>
    <w:rsid w:val="00670AD9"/>
    <w:rsid w:val="006713CD"/>
    <w:rsid w:val="00672AB8"/>
    <w:rsid w:val="00673E16"/>
    <w:rsid w:val="006763F3"/>
    <w:rsid w:val="00676AEF"/>
    <w:rsid w:val="00677A8D"/>
    <w:rsid w:val="00677E75"/>
    <w:rsid w:val="00681045"/>
    <w:rsid w:val="00683353"/>
    <w:rsid w:val="00684CE7"/>
    <w:rsid w:val="00685024"/>
    <w:rsid w:val="00686697"/>
    <w:rsid w:val="00686F7D"/>
    <w:rsid w:val="00687767"/>
    <w:rsid w:val="00690DC2"/>
    <w:rsid w:val="00691970"/>
    <w:rsid w:val="00692E23"/>
    <w:rsid w:val="00694EF2"/>
    <w:rsid w:val="00695370"/>
    <w:rsid w:val="00695929"/>
    <w:rsid w:val="00696B2E"/>
    <w:rsid w:val="00697B10"/>
    <w:rsid w:val="006A0718"/>
    <w:rsid w:val="006A2B26"/>
    <w:rsid w:val="006A340C"/>
    <w:rsid w:val="006A4308"/>
    <w:rsid w:val="006A66A4"/>
    <w:rsid w:val="006A6E33"/>
    <w:rsid w:val="006A7834"/>
    <w:rsid w:val="006B052F"/>
    <w:rsid w:val="006B09D4"/>
    <w:rsid w:val="006B16BC"/>
    <w:rsid w:val="006B16F2"/>
    <w:rsid w:val="006B2FDE"/>
    <w:rsid w:val="006B42A7"/>
    <w:rsid w:val="006B4EA1"/>
    <w:rsid w:val="006B6670"/>
    <w:rsid w:val="006B687A"/>
    <w:rsid w:val="006B7436"/>
    <w:rsid w:val="006B7C5E"/>
    <w:rsid w:val="006C0490"/>
    <w:rsid w:val="006C2FA8"/>
    <w:rsid w:val="006C3009"/>
    <w:rsid w:val="006C4280"/>
    <w:rsid w:val="006C6E16"/>
    <w:rsid w:val="006D24E3"/>
    <w:rsid w:val="006D484F"/>
    <w:rsid w:val="006D4B80"/>
    <w:rsid w:val="006D4CF5"/>
    <w:rsid w:val="006D5044"/>
    <w:rsid w:val="006D700D"/>
    <w:rsid w:val="006D7D58"/>
    <w:rsid w:val="006E0B2C"/>
    <w:rsid w:val="006E1967"/>
    <w:rsid w:val="006E1E11"/>
    <w:rsid w:val="006E1E16"/>
    <w:rsid w:val="006E2F05"/>
    <w:rsid w:val="006E3359"/>
    <w:rsid w:val="006E3394"/>
    <w:rsid w:val="006E3525"/>
    <w:rsid w:val="006E4E8B"/>
    <w:rsid w:val="006E6A4A"/>
    <w:rsid w:val="006E700D"/>
    <w:rsid w:val="006F0459"/>
    <w:rsid w:val="006F5397"/>
    <w:rsid w:val="006F5FE3"/>
    <w:rsid w:val="006F627F"/>
    <w:rsid w:val="006F726F"/>
    <w:rsid w:val="006F7FD2"/>
    <w:rsid w:val="00700844"/>
    <w:rsid w:val="007014A5"/>
    <w:rsid w:val="0070216F"/>
    <w:rsid w:val="007050E4"/>
    <w:rsid w:val="007054AD"/>
    <w:rsid w:val="00705D1A"/>
    <w:rsid w:val="007079BD"/>
    <w:rsid w:val="00707BB0"/>
    <w:rsid w:val="00707DE5"/>
    <w:rsid w:val="00710121"/>
    <w:rsid w:val="00710EA9"/>
    <w:rsid w:val="00711E7E"/>
    <w:rsid w:val="00712650"/>
    <w:rsid w:val="0071278E"/>
    <w:rsid w:val="00712BF3"/>
    <w:rsid w:val="00712D4A"/>
    <w:rsid w:val="00712E90"/>
    <w:rsid w:val="0071498E"/>
    <w:rsid w:val="00714B34"/>
    <w:rsid w:val="00715150"/>
    <w:rsid w:val="00715C7A"/>
    <w:rsid w:val="00720E61"/>
    <w:rsid w:val="00720F16"/>
    <w:rsid w:val="007211BC"/>
    <w:rsid w:val="007211F7"/>
    <w:rsid w:val="00721546"/>
    <w:rsid w:val="00721730"/>
    <w:rsid w:val="00721A66"/>
    <w:rsid w:val="007242AE"/>
    <w:rsid w:val="00727A57"/>
    <w:rsid w:val="00727D35"/>
    <w:rsid w:val="00727F32"/>
    <w:rsid w:val="007305B6"/>
    <w:rsid w:val="007319A1"/>
    <w:rsid w:val="007321AB"/>
    <w:rsid w:val="00732F0D"/>
    <w:rsid w:val="00733512"/>
    <w:rsid w:val="00734136"/>
    <w:rsid w:val="007345E2"/>
    <w:rsid w:val="007347D5"/>
    <w:rsid w:val="007354F8"/>
    <w:rsid w:val="007357D8"/>
    <w:rsid w:val="007359F9"/>
    <w:rsid w:val="007368FA"/>
    <w:rsid w:val="00736A42"/>
    <w:rsid w:val="00737F27"/>
    <w:rsid w:val="0074114D"/>
    <w:rsid w:val="007416CB"/>
    <w:rsid w:val="00745641"/>
    <w:rsid w:val="00745CC0"/>
    <w:rsid w:val="00752359"/>
    <w:rsid w:val="00752708"/>
    <w:rsid w:val="00753F4B"/>
    <w:rsid w:val="00755040"/>
    <w:rsid w:val="00755376"/>
    <w:rsid w:val="00755C3E"/>
    <w:rsid w:val="007563BD"/>
    <w:rsid w:val="00756AD6"/>
    <w:rsid w:val="007606A9"/>
    <w:rsid w:val="00760F35"/>
    <w:rsid w:val="00762204"/>
    <w:rsid w:val="00763EEE"/>
    <w:rsid w:val="0076465A"/>
    <w:rsid w:val="007654FF"/>
    <w:rsid w:val="00766C68"/>
    <w:rsid w:val="00771D35"/>
    <w:rsid w:val="00774412"/>
    <w:rsid w:val="0077469E"/>
    <w:rsid w:val="00774EAE"/>
    <w:rsid w:val="00776BD4"/>
    <w:rsid w:val="007774BC"/>
    <w:rsid w:val="00777AB0"/>
    <w:rsid w:val="0078086B"/>
    <w:rsid w:val="00781AF8"/>
    <w:rsid w:val="0078261E"/>
    <w:rsid w:val="0078303B"/>
    <w:rsid w:val="0078312F"/>
    <w:rsid w:val="00783D86"/>
    <w:rsid w:val="00785357"/>
    <w:rsid w:val="00786519"/>
    <w:rsid w:val="00786C40"/>
    <w:rsid w:val="00786C82"/>
    <w:rsid w:val="00787391"/>
    <w:rsid w:val="00787EDA"/>
    <w:rsid w:val="00790664"/>
    <w:rsid w:val="007932A4"/>
    <w:rsid w:val="007937A9"/>
    <w:rsid w:val="00793CE0"/>
    <w:rsid w:val="0079572A"/>
    <w:rsid w:val="0079654A"/>
    <w:rsid w:val="00796CC6"/>
    <w:rsid w:val="007A0C05"/>
    <w:rsid w:val="007A19F3"/>
    <w:rsid w:val="007A1B1F"/>
    <w:rsid w:val="007A20DF"/>
    <w:rsid w:val="007A4C0D"/>
    <w:rsid w:val="007A56B2"/>
    <w:rsid w:val="007A5991"/>
    <w:rsid w:val="007A5DCA"/>
    <w:rsid w:val="007A6787"/>
    <w:rsid w:val="007A67E7"/>
    <w:rsid w:val="007A6D53"/>
    <w:rsid w:val="007B09EA"/>
    <w:rsid w:val="007B2530"/>
    <w:rsid w:val="007B3465"/>
    <w:rsid w:val="007B4AEB"/>
    <w:rsid w:val="007B5A47"/>
    <w:rsid w:val="007B5F76"/>
    <w:rsid w:val="007B6516"/>
    <w:rsid w:val="007B6D73"/>
    <w:rsid w:val="007C059B"/>
    <w:rsid w:val="007C0A58"/>
    <w:rsid w:val="007C0F77"/>
    <w:rsid w:val="007C353D"/>
    <w:rsid w:val="007C3A2B"/>
    <w:rsid w:val="007C4159"/>
    <w:rsid w:val="007C55FB"/>
    <w:rsid w:val="007C6367"/>
    <w:rsid w:val="007C6AE0"/>
    <w:rsid w:val="007C709C"/>
    <w:rsid w:val="007D00A9"/>
    <w:rsid w:val="007D133D"/>
    <w:rsid w:val="007D13CE"/>
    <w:rsid w:val="007D23EF"/>
    <w:rsid w:val="007D2F6F"/>
    <w:rsid w:val="007D32E4"/>
    <w:rsid w:val="007D4C18"/>
    <w:rsid w:val="007D4F1D"/>
    <w:rsid w:val="007D5AFF"/>
    <w:rsid w:val="007D63F5"/>
    <w:rsid w:val="007D6D8F"/>
    <w:rsid w:val="007D7131"/>
    <w:rsid w:val="007D7152"/>
    <w:rsid w:val="007E00A1"/>
    <w:rsid w:val="007E1B3E"/>
    <w:rsid w:val="007E1E8C"/>
    <w:rsid w:val="007E350E"/>
    <w:rsid w:val="007E421C"/>
    <w:rsid w:val="007E7186"/>
    <w:rsid w:val="007E74C2"/>
    <w:rsid w:val="007F000E"/>
    <w:rsid w:val="007F05A2"/>
    <w:rsid w:val="007F0814"/>
    <w:rsid w:val="007F18B1"/>
    <w:rsid w:val="007F37CD"/>
    <w:rsid w:val="007F3E77"/>
    <w:rsid w:val="007F3F2A"/>
    <w:rsid w:val="007F73D6"/>
    <w:rsid w:val="007F770F"/>
    <w:rsid w:val="008013F9"/>
    <w:rsid w:val="008016A9"/>
    <w:rsid w:val="008028B5"/>
    <w:rsid w:val="00804B68"/>
    <w:rsid w:val="00805EC2"/>
    <w:rsid w:val="008061A8"/>
    <w:rsid w:val="008071B5"/>
    <w:rsid w:val="0081195A"/>
    <w:rsid w:val="0081240A"/>
    <w:rsid w:val="0081346F"/>
    <w:rsid w:val="00814812"/>
    <w:rsid w:val="008149D5"/>
    <w:rsid w:val="00814C06"/>
    <w:rsid w:val="00815689"/>
    <w:rsid w:val="008168B5"/>
    <w:rsid w:val="008203B9"/>
    <w:rsid w:val="0082480B"/>
    <w:rsid w:val="0082517D"/>
    <w:rsid w:val="00826980"/>
    <w:rsid w:val="00830ACD"/>
    <w:rsid w:val="00830DE7"/>
    <w:rsid w:val="008311F0"/>
    <w:rsid w:val="0083406A"/>
    <w:rsid w:val="00836BB1"/>
    <w:rsid w:val="00836D48"/>
    <w:rsid w:val="00837DD6"/>
    <w:rsid w:val="0084064A"/>
    <w:rsid w:val="00840DEA"/>
    <w:rsid w:val="00841D68"/>
    <w:rsid w:val="00843BE6"/>
    <w:rsid w:val="00845794"/>
    <w:rsid w:val="00845E6C"/>
    <w:rsid w:val="00845FD8"/>
    <w:rsid w:val="00850B22"/>
    <w:rsid w:val="0085119D"/>
    <w:rsid w:val="008512C8"/>
    <w:rsid w:val="00852744"/>
    <w:rsid w:val="00852937"/>
    <w:rsid w:val="00854693"/>
    <w:rsid w:val="008560C2"/>
    <w:rsid w:val="00856F8D"/>
    <w:rsid w:val="008618A6"/>
    <w:rsid w:val="00861BBD"/>
    <w:rsid w:val="00862CD6"/>
    <w:rsid w:val="00862F67"/>
    <w:rsid w:val="008634F9"/>
    <w:rsid w:val="00864797"/>
    <w:rsid w:val="0086502D"/>
    <w:rsid w:val="00865E02"/>
    <w:rsid w:val="0086777B"/>
    <w:rsid w:val="00874994"/>
    <w:rsid w:val="008752E1"/>
    <w:rsid w:val="00875B4D"/>
    <w:rsid w:val="00875F5B"/>
    <w:rsid w:val="008772EB"/>
    <w:rsid w:val="008779D9"/>
    <w:rsid w:val="00877CCB"/>
    <w:rsid w:val="0088071F"/>
    <w:rsid w:val="008807C8"/>
    <w:rsid w:val="00880F78"/>
    <w:rsid w:val="0088230F"/>
    <w:rsid w:val="008843EC"/>
    <w:rsid w:val="00884801"/>
    <w:rsid w:val="008848C7"/>
    <w:rsid w:val="008916B2"/>
    <w:rsid w:val="00892F07"/>
    <w:rsid w:val="00893224"/>
    <w:rsid w:val="00895365"/>
    <w:rsid w:val="00895B8E"/>
    <w:rsid w:val="00895F0D"/>
    <w:rsid w:val="008964D7"/>
    <w:rsid w:val="00896ABD"/>
    <w:rsid w:val="00896DC3"/>
    <w:rsid w:val="0089780F"/>
    <w:rsid w:val="008979F5"/>
    <w:rsid w:val="00897EBF"/>
    <w:rsid w:val="008A2397"/>
    <w:rsid w:val="008A5700"/>
    <w:rsid w:val="008A6064"/>
    <w:rsid w:val="008B00FB"/>
    <w:rsid w:val="008B2A7A"/>
    <w:rsid w:val="008B4133"/>
    <w:rsid w:val="008B4843"/>
    <w:rsid w:val="008B5ED4"/>
    <w:rsid w:val="008B6047"/>
    <w:rsid w:val="008B7206"/>
    <w:rsid w:val="008B7CDB"/>
    <w:rsid w:val="008B7D7B"/>
    <w:rsid w:val="008B7FAA"/>
    <w:rsid w:val="008C0051"/>
    <w:rsid w:val="008C0AB4"/>
    <w:rsid w:val="008C24D6"/>
    <w:rsid w:val="008C3BA5"/>
    <w:rsid w:val="008C4822"/>
    <w:rsid w:val="008C5103"/>
    <w:rsid w:val="008C575C"/>
    <w:rsid w:val="008C6F78"/>
    <w:rsid w:val="008C6F83"/>
    <w:rsid w:val="008C705F"/>
    <w:rsid w:val="008D042B"/>
    <w:rsid w:val="008D1797"/>
    <w:rsid w:val="008D3864"/>
    <w:rsid w:val="008D39E7"/>
    <w:rsid w:val="008D3CB2"/>
    <w:rsid w:val="008D3FF0"/>
    <w:rsid w:val="008D490D"/>
    <w:rsid w:val="008D4B6A"/>
    <w:rsid w:val="008D4EE7"/>
    <w:rsid w:val="008D585C"/>
    <w:rsid w:val="008E174A"/>
    <w:rsid w:val="008E1951"/>
    <w:rsid w:val="008E2044"/>
    <w:rsid w:val="008E26A8"/>
    <w:rsid w:val="008E30A5"/>
    <w:rsid w:val="008E332D"/>
    <w:rsid w:val="008E3569"/>
    <w:rsid w:val="008E4D26"/>
    <w:rsid w:val="008E5A10"/>
    <w:rsid w:val="008F0D01"/>
    <w:rsid w:val="008F1894"/>
    <w:rsid w:val="008F28D2"/>
    <w:rsid w:val="008F35C2"/>
    <w:rsid w:val="008F3BF8"/>
    <w:rsid w:val="008F53D0"/>
    <w:rsid w:val="008F5FBC"/>
    <w:rsid w:val="008F7CDD"/>
    <w:rsid w:val="00900023"/>
    <w:rsid w:val="00900310"/>
    <w:rsid w:val="00900CB1"/>
    <w:rsid w:val="009017B1"/>
    <w:rsid w:val="00904F2C"/>
    <w:rsid w:val="00904F8A"/>
    <w:rsid w:val="0090559A"/>
    <w:rsid w:val="00905D31"/>
    <w:rsid w:val="0090641F"/>
    <w:rsid w:val="00906CA3"/>
    <w:rsid w:val="00906E8D"/>
    <w:rsid w:val="00911E43"/>
    <w:rsid w:val="00912046"/>
    <w:rsid w:val="009125E1"/>
    <w:rsid w:val="00912878"/>
    <w:rsid w:val="00912B64"/>
    <w:rsid w:val="00913308"/>
    <w:rsid w:val="00914402"/>
    <w:rsid w:val="0091474D"/>
    <w:rsid w:val="00914CB6"/>
    <w:rsid w:val="00915311"/>
    <w:rsid w:val="00915C91"/>
    <w:rsid w:val="009162B0"/>
    <w:rsid w:val="0091767D"/>
    <w:rsid w:val="00917A66"/>
    <w:rsid w:val="00920085"/>
    <w:rsid w:val="009200A5"/>
    <w:rsid w:val="0092206B"/>
    <w:rsid w:val="00923234"/>
    <w:rsid w:val="00925206"/>
    <w:rsid w:val="00926A22"/>
    <w:rsid w:val="009277DF"/>
    <w:rsid w:val="009302D5"/>
    <w:rsid w:val="00932286"/>
    <w:rsid w:val="00932768"/>
    <w:rsid w:val="00932E2C"/>
    <w:rsid w:val="00934664"/>
    <w:rsid w:val="00934E81"/>
    <w:rsid w:val="00937048"/>
    <w:rsid w:val="009370CE"/>
    <w:rsid w:val="00937200"/>
    <w:rsid w:val="00940744"/>
    <w:rsid w:val="00943A94"/>
    <w:rsid w:val="00943F80"/>
    <w:rsid w:val="00945603"/>
    <w:rsid w:val="00945703"/>
    <w:rsid w:val="009512C6"/>
    <w:rsid w:val="00951A6B"/>
    <w:rsid w:val="009521FF"/>
    <w:rsid w:val="0095307B"/>
    <w:rsid w:val="00955722"/>
    <w:rsid w:val="00957250"/>
    <w:rsid w:val="00960826"/>
    <w:rsid w:val="00961B48"/>
    <w:rsid w:val="009623EE"/>
    <w:rsid w:val="009628B4"/>
    <w:rsid w:val="00963B12"/>
    <w:rsid w:val="009648E7"/>
    <w:rsid w:val="00964DAC"/>
    <w:rsid w:val="009655C7"/>
    <w:rsid w:val="00966153"/>
    <w:rsid w:val="009664CA"/>
    <w:rsid w:val="0097049D"/>
    <w:rsid w:val="0097056E"/>
    <w:rsid w:val="0097147F"/>
    <w:rsid w:val="00972344"/>
    <w:rsid w:val="00972991"/>
    <w:rsid w:val="00974D13"/>
    <w:rsid w:val="00975A38"/>
    <w:rsid w:val="009767BE"/>
    <w:rsid w:val="00976CAB"/>
    <w:rsid w:val="00977B5D"/>
    <w:rsid w:val="00980881"/>
    <w:rsid w:val="009808D1"/>
    <w:rsid w:val="009835A9"/>
    <w:rsid w:val="00983CF1"/>
    <w:rsid w:val="0098453E"/>
    <w:rsid w:val="00985668"/>
    <w:rsid w:val="00993C72"/>
    <w:rsid w:val="009942C6"/>
    <w:rsid w:val="009962FE"/>
    <w:rsid w:val="009968C4"/>
    <w:rsid w:val="00997092"/>
    <w:rsid w:val="009A06A8"/>
    <w:rsid w:val="009A2737"/>
    <w:rsid w:val="009A2F9C"/>
    <w:rsid w:val="009A3F5C"/>
    <w:rsid w:val="009A482E"/>
    <w:rsid w:val="009A569E"/>
    <w:rsid w:val="009A62BF"/>
    <w:rsid w:val="009B0545"/>
    <w:rsid w:val="009B2574"/>
    <w:rsid w:val="009B34D2"/>
    <w:rsid w:val="009B3D7B"/>
    <w:rsid w:val="009B57A6"/>
    <w:rsid w:val="009B59CB"/>
    <w:rsid w:val="009B5AF0"/>
    <w:rsid w:val="009B6647"/>
    <w:rsid w:val="009B6D95"/>
    <w:rsid w:val="009B73F1"/>
    <w:rsid w:val="009B74E1"/>
    <w:rsid w:val="009C12FB"/>
    <w:rsid w:val="009C26D6"/>
    <w:rsid w:val="009C2941"/>
    <w:rsid w:val="009C29CC"/>
    <w:rsid w:val="009C2B08"/>
    <w:rsid w:val="009C30A6"/>
    <w:rsid w:val="009C47F0"/>
    <w:rsid w:val="009C4C95"/>
    <w:rsid w:val="009C5DA9"/>
    <w:rsid w:val="009C5EBA"/>
    <w:rsid w:val="009C6275"/>
    <w:rsid w:val="009C63AF"/>
    <w:rsid w:val="009C6889"/>
    <w:rsid w:val="009C774F"/>
    <w:rsid w:val="009D0D7F"/>
    <w:rsid w:val="009D19C0"/>
    <w:rsid w:val="009D2E61"/>
    <w:rsid w:val="009D4DD6"/>
    <w:rsid w:val="009D4EAE"/>
    <w:rsid w:val="009D6D50"/>
    <w:rsid w:val="009D7F16"/>
    <w:rsid w:val="009E28D5"/>
    <w:rsid w:val="009E38C3"/>
    <w:rsid w:val="009E3BC1"/>
    <w:rsid w:val="009E5E8F"/>
    <w:rsid w:val="009E714D"/>
    <w:rsid w:val="009E7F49"/>
    <w:rsid w:val="009F23AC"/>
    <w:rsid w:val="009F2698"/>
    <w:rsid w:val="009F288F"/>
    <w:rsid w:val="009F2D97"/>
    <w:rsid w:val="009F57C5"/>
    <w:rsid w:val="009F69C0"/>
    <w:rsid w:val="009F6FB4"/>
    <w:rsid w:val="009F7D33"/>
    <w:rsid w:val="00A01B5A"/>
    <w:rsid w:val="00A03FAD"/>
    <w:rsid w:val="00A044B8"/>
    <w:rsid w:val="00A044DB"/>
    <w:rsid w:val="00A0519D"/>
    <w:rsid w:val="00A05C0A"/>
    <w:rsid w:val="00A05C92"/>
    <w:rsid w:val="00A065EC"/>
    <w:rsid w:val="00A06FB7"/>
    <w:rsid w:val="00A07454"/>
    <w:rsid w:val="00A07B00"/>
    <w:rsid w:val="00A07F70"/>
    <w:rsid w:val="00A10969"/>
    <w:rsid w:val="00A129C6"/>
    <w:rsid w:val="00A12F6B"/>
    <w:rsid w:val="00A15ED2"/>
    <w:rsid w:val="00A1752F"/>
    <w:rsid w:val="00A20E68"/>
    <w:rsid w:val="00A20FD6"/>
    <w:rsid w:val="00A2198C"/>
    <w:rsid w:val="00A21A04"/>
    <w:rsid w:val="00A21EE4"/>
    <w:rsid w:val="00A23D08"/>
    <w:rsid w:val="00A249CF"/>
    <w:rsid w:val="00A25BFA"/>
    <w:rsid w:val="00A2680B"/>
    <w:rsid w:val="00A26B0D"/>
    <w:rsid w:val="00A302D2"/>
    <w:rsid w:val="00A30A0D"/>
    <w:rsid w:val="00A31860"/>
    <w:rsid w:val="00A330D0"/>
    <w:rsid w:val="00A331A4"/>
    <w:rsid w:val="00A352E5"/>
    <w:rsid w:val="00A406F0"/>
    <w:rsid w:val="00A40C55"/>
    <w:rsid w:val="00A41082"/>
    <w:rsid w:val="00A44AD2"/>
    <w:rsid w:val="00A459FB"/>
    <w:rsid w:val="00A463A3"/>
    <w:rsid w:val="00A474A8"/>
    <w:rsid w:val="00A47880"/>
    <w:rsid w:val="00A50732"/>
    <w:rsid w:val="00A50BC3"/>
    <w:rsid w:val="00A5112C"/>
    <w:rsid w:val="00A5341D"/>
    <w:rsid w:val="00A5366B"/>
    <w:rsid w:val="00A53E54"/>
    <w:rsid w:val="00A546F7"/>
    <w:rsid w:val="00A547BF"/>
    <w:rsid w:val="00A55E0D"/>
    <w:rsid w:val="00A565A0"/>
    <w:rsid w:val="00A56665"/>
    <w:rsid w:val="00A56964"/>
    <w:rsid w:val="00A56C60"/>
    <w:rsid w:val="00A60D2C"/>
    <w:rsid w:val="00A61FE5"/>
    <w:rsid w:val="00A64315"/>
    <w:rsid w:val="00A64818"/>
    <w:rsid w:val="00A70699"/>
    <w:rsid w:val="00A7105F"/>
    <w:rsid w:val="00A712DA"/>
    <w:rsid w:val="00A71F14"/>
    <w:rsid w:val="00A723F2"/>
    <w:rsid w:val="00A7270F"/>
    <w:rsid w:val="00A72E12"/>
    <w:rsid w:val="00A73C0A"/>
    <w:rsid w:val="00A7440D"/>
    <w:rsid w:val="00A74C4E"/>
    <w:rsid w:val="00A74E48"/>
    <w:rsid w:val="00A75C07"/>
    <w:rsid w:val="00A760E7"/>
    <w:rsid w:val="00A76E77"/>
    <w:rsid w:val="00A77617"/>
    <w:rsid w:val="00A80542"/>
    <w:rsid w:val="00A81397"/>
    <w:rsid w:val="00A8163A"/>
    <w:rsid w:val="00A835AF"/>
    <w:rsid w:val="00A84F8E"/>
    <w:rsid w:val="00A86859"/>
    <w:rsid w:val="00A9249D"/>
    <w:rsid w:val="00A93F01"/>
    <w:rsid w:val="00A94E36"/>
    <w:rsid w:val="00A95C7A"/>
    <w:rsid w:val="00A97DD9"/>
    <w:rsid w:val="00AA2420"/>
    <w:rsid w:val="00AA2D81"/>
    <w:rsid w:val="00AA4B83"/>
    <w:rsid w:val="00AA4FB9"/>
    <w:rsid w:val="00AA6546"/>
    <w:rsid w:val="00AA725E"/>
    <w:rsid w:val="00AB27EF"/>
    <w:rsid w:val="00AB2A45"/>
    <w:rsid w:val="00AB3E6D"/>
    <w:rsid w:val="00AB4F56"/>
    <w:rsid w:val="00AB7D66"/>
    <w:rsid w:val="00AC1BD3"/>
    <w:rsid w:val="00AC26BD"/>
    <w:rsid w:val="00AC2763"/>
    <w:rsid w:val="00AC3954"/>
    <w:rsid w:val="00AC4A11"/>
    <w:rsid w:val="00AC7D47"/>
    <w:rsid w:val="00AD0E7A"/>
    <w:rsid w:val="00AD247C"/>
    <w:rsid w:val="00AD26FA"/>
    <w:rsid w:val="00AD2E5F"/>
    <w:rsid w:val="00AD44D8"/>
    <w:rsid w:val="00AD4509"/>
    <w:rsid w:val="00AD4FB4"/>
    <w:rsid w:val="00AD5C59"/>
    <w:rsid w:val="00AD6790"/>
    <w:rsid w:val="00AD7137"/>
    <w:rsid w:val="00AD7EF9"/>
    <w:rsid w:val="00AE0734"/>
    <w:rsid w:val="00AE093C"/>
    <w:rsid w:val="00AE0D58"/>
    <w:rsid w:val="00AE1B88"/>
    <w:rsid w:val="00AE5B17"/>
    <w:rsid w:val="00AE6E83"/>
    <w:rsid w:val="00AE770C"/>
    <w:rsid w:val="00AF03B2"/>
    <w:rsid w:val="00AF05FC"/>
    <w:rsid w:val="00AF12CA"/>
    <w:rsid w:val="00AF153A"/>
    <w:rsid w:val="00AF1BB3"/>
    <w:rsid w:val="00AF2BA7"/>
    <w:rsid w:val="00AF2EFB"/>
    <w:rsid w:val="00AF3BFC"/>
    <w:rsid w:val="00AF3F70"/>
    <w:rsid w:val="00AF433C"/>
    <w:rsid w:val="00AF4477"/>
    <w:rsid w:val="00AF5A3C"/>
    <w:rsid w:val="00AF678A"/>
    <w:rsid w:val="00AF77C0"/>
    <w:rsid w:val="00AF7F3A"/>
    <w:rsid w:val="00B0016F"/>
    <w:rsid w:val="00B0023B"/>
    <w:rsid w:val="00B00525"/>
    <w:rsid w:val="00B0094E"/>
    <w:rsid w:val="00B01D02"/>
    <w:rsid w:val="00B03DBA"/>
    <w:rsid w:val="00B041D3"/>
    <w:rsid w:val="00B05A7F"/>
    <w:rsid w:val="00B05C68"/>
    <w:rsid w:val="00B0630E"/>
    <w:rsid w:val="00B074E3"/>
    <w:rsid w:val="00B07BDD"/>
    <w:rsid w:val="00B07EC0"/>
    <w:rsid w:val="00B12949"/>
    <w:rsid w:val="00B13048"/>
    <w:rsid w:val="00B131F1"/>
    <w:rsid w:val="00B13EC4"/>
    <w:rsid w:val="00B14508"/>
    <w:rsid w:val="00B14C9E"/>
    <w:rsid w:val="00B158C7"/>
    <w:rsid w:val="00B15C4C"/>
    <w:rsid w:val="00B16CF3"/>
    <w:rsid w:val="00B17CED"/>
    <w:rsid w:val="00B202CC"/>
    <w:rsid w:val="00B22DBA"/>
    <w:rsid w:val="00B247F2"/>
    <w:rsid w:val="00B24A20"/>
    <w:rsid w:val="00B2523F"/>
    <w:rsid w:val="00B26BCD"/>
    <w:rsid w:val="00B26BFA"/>
    <w:rsid w:val="00B27A94"/>
    <w:rsid w:val="00B27B3E"/>
    <w:rsid w:val="00B30139"/>
    <w:rsid w:val="00B30181"/>
    <w:rsid w:val="00B31AEC"/>
    <w:rsid w:val="00B32B93"/>
    <w:rsid w:val="00B33D58"/>
    <w:rsid w:val="00B34238"/>
    <w:rsid w:val="00B345AF"/>
    <w:rsid w:val="00B3616A"/>
    <w:rsid w:val="00B366AA"/>
    <w:rsid w:val="00B36CC4"/>
    <w:rsid w:val="00B373E4"/>
    <w:rsid w:val="00B37517"/>
    <w:rsid w:val="00B375F3"/>
    <w:rsid w:val="00B375F4"/>
    <w:rsid w:val="00B41264"/>
    <w:rsid w:val="00B4443A"/>
    <w:rsid w:val="00B4531D"/>
    <w:rsid w:val="00B45555"/>
    <w:rsid w:val="00B4656B"/>
    <w:rsid w:val="00B469D6"/>
    <w:rsid w:val="00B46E47"/>
    <w:rsid w:val="00B50112"/>
    <w:rsid w:val="00B50FD4"/>
    <w:rsid w:val="00B52280"/>
    <w:rsid w:val="00B537D7"/>
    <w:rsid w:val="00B5496B"/>
    <w:rsid w:val="00B54C79"/>
    <w:rsid w:val="00B556C6"/>
    <w:rsid w:val="00B5643D"/>
    <w:rsid w:val="00B57B0B"/>
    <w:rsid w:val="00B61102"/>
    <w:rsid w:val="00B61CDD"/>
    <w:rsid w:val="00B62E3C"/>
    <w:rsid w:val="00B64781"/>
    <w:rsid w:val="00B64D90"/>
    <w:rsid w:val="00B66617"/>
    <w:rsid w:val="00B66635"/>
    <w:rsid w:val="00B71035"/>
    <w:rsid w:val="00B71254"/>
    <w:rsid w:val="00B713D1"/>
    <w:rsid w:val="00B72947"/>
    <w:rsid w:val="00B72C99"/>
    <w:rsid w:val="00B73194"/>
    <w:rsid w:val="00B73BFB"/>
    <w:rsid w:val="00B74930"/>
    <w:rsid w:val="00B75BD1"/>
    <w:rsid w:val="00B769AA"/>
    <w:rsid w:val="00B806C4"/>
    <w:rsid w:val="00B80DCA"/>
    <w:rsid w:val="00B8169F"/>
    <w:rsid w:val="00B81A0D"/>
    <w:rsid w:val="00B81D41"/>
    <w:rsid w:val="00B82C8E"/>
    <w:rsid w:val="00B8411B"/>
    <w:rsid w:val="00B84E7D"/>
    <w:rsid w:val="00B85848"/>
    <w:rsid w:val="00B8585E"/>
    <w:rsid w:val="00B858E0"/>
    <w:rsid w:val="00B86501"/>
    <w:rsid w:val="00B86553"/>
    <w:rsid w:val="00B866FA"/>
    <w:rsid w:val="00B871D0"/>
    <w:rsid w:val="00B90F28"/>
    <w:rsid w:val="00B92182"/>
    <w:rsid w:val="00B926D4"/>
    <w:rsid w:val="00B92CEE"/>
    <w:rsid w:val="00B96895"/>
    <w:rsid w:val="00B96CD0"/>
    <w:rsid w:val="00B96F21"/>
    <w:rsid w:val="00BA20C1"/>
    <w:rsid w:val="00BA2ABE"/>
    <w:rsid w:val="00BA2F97"/>
    <w:rsid w:val="00BA39A7"/>
    <w:rsid w:val="00BA460E"/>
    <w:rsid w:val="00BA4D2F"/>
    <w:rsid w:val="00BA4E9D"/>
    <w:rsid w:val="00BA580F"/>
    <w:rsid w:val="00BA7754"/>
    <w:rsid w:val="00BB17D3"/>
    <w:rsid w:val="00BB1C3D"/>
    <w:rsid w:val="00BB35F4"/>
    <w:rsid w:val="00BB3AE1"/>
    <w:rsid w:val="00BB421D"/>
    <w:rsid w:val="00BB4EFD"/>
    <w:rsid w:val="00BB6792"/>
    <w:rsid w:val="00BB77B8"/>
    <w:rsid w:val="00BC012F"/>
    <w:rsid w:val="00BC13ED"/>
    <w:rsid w:val="00BC13FF"/>
    <w:rsid w:val="00BC1E11"/>
    <w:rsid w:val="00BC306E"/>
    <w:rsid w:val="00BC4E2A"/>
    <w:rsid w:val="00BC545C"/>
    <w:rsid w:val="00BC6D68"/>
    <w:rsid w:val="00BC709B"/>
    <w:rsid w:val="00BC72DA"/>
    <w:rsid w:val="00BC7861"/>
    <w:rsid w:val="00BD4301"/>
    <w:rsid w:val="00BD6078"/>
    <w:rsid w:val="00BD673D"/>
    <w:rsid w:val="00BE0A6E"/>
    <w:rsid w:val="00BE0D8A"/>
    <w:rsid w:val="00BE2761"/>
    <w:rsid w:val="00BE2D9F"/>
    <w:rsid w:val="00BE430A"/>
    <w:rsid w:val="00BE799D"/>
    <w:rsid w:val="00BE7B69"/>
    <w:rsid w:val="00BF0C8F"/>
    <w:rsid w:val="00BF1BAC"/>
    <w:rsid w:val="00BF1DCA"/>
    <w:rsid w:val="00BF2863"/>
    <w:rsid w:val="00BF39B0"/>
    <w:rsid w:val="00BF42E5"/>
    <w:rsid w:val="00BF57D8"/>
    <w:rsid w:val="00BF75D3"/>
    <w:rsid w:val="00BF7E29"/>
    <w:rsid w:val="00C00A22"/>
    <w:rsid w:val="00C01536"/>
    <w:rsid w:val="00C03CC1"/>
    <w:rsid w:val="00C04A65"/>
    <w:rsid w:val="00C05938"/>
    <w:rsid w:val="00C059D8"/>
    <w:rsid w:val="00C0660F"/>
    <w:rsid w:val="00C07552"/>
    <w:rsid w:val="00C10E16"/>
    <w:rsid w:val="00C11F1B"/>
    <w:rsid w:val="00C1539D"/>
    <w:rsid w:val="00C1783D"/>
    <w:rsid w:val="00C17A27"/>
    <w:rsid w:val="00C20849"/>
    <w:rsid w:val="00C20D87"/>
    <w:rsid w:val="00C2116E"/>
    <w:rsid w:val="00C215EF"/>
    <w:rsid w:val="00C22056"/>
    <w:rsid w:val="00C24B45"/>
    <w:rsid w:val="00C24C47"/>
    <w:rsid w:val="00C24D8B"/>
    <w:rsid w:val="00C24DB2"/>
    <w:rsid w:val="00C278BB"/>
    <w:rsid w:val="00C31F4B"/>
    <w:rsid w:val="00C329BE"/>
    <w:rsid w:val="00C33666"/>
    <w:rsid w:val="00C340B5"/>
    <w:rsid w:val="00C34AA4"/>
    <w:rsid w:val="00C354CF"/>
    <w:rsid w:val="00C36232"/>
    <w:rsid w:val="00C40031"/>
    <w:rsid w:val="00C40736"/>
    <w:rsid w:val="00C41205"/>
    <w:rsid w:val="00C4297F"/>
    <w:rsid w:val="00C42D67"/>
    <w:rsid w:val="00C42F35"/>
    <w:rsid w:val="00C43E45"/>
    <w:rsid w:val="00C45503"/>
    <w:rsid w:val="00C46367"/>
    <w:rsid w:val="00C474BE"/>
    <w:rsid w:val="00C52B04"/>
    <w:rsid w:val="00C54740"/>
    <w:rsid w:val="00C56A72"/>
    <w:rsid w:val="00C572E0"/>
    <w:rsid w:val="00C60144"/>
    <w:rsid w:val="00C638F5"/>
    <w:rsid w:val="00C6571B"/>
    <w:rsid w:val="00C7484A"/>
    <w:rsid w:val="00C75079"/>
    <w:rsid w:val="00C759BD"/>
    <w:rsid w:val="00C76089"/>
    <w:rsid w:val="00C77921"/>
    <w:rsid w:val="00C77AA8"/>
    <w:rsid w:val="00C77DFD"/>
    <w:rsid w:val="00C77F91"/>
    <w:rsid w:val="00C8155E"/>
    <w:rsid w:val="00C81C00"/>
    <w:rsid w:val="00C81C9A"/>
    <w:rsid w:val="00C82837"/>
    <w:rsid w:val="00C84D81"/>
    <w:rsid w:val="00C858D6"/>
    <w:rsid w:val="00C85C5B"/>
    <w:rsid w:val="00C85FA6"/>
    <w:rsid w:val="00C86827"/>
    <w:rsid w:val="00C87254"/>
    <w:rsid w:val="00C879D9"/>
    <w:rsid w:val="00C87B62"/>
    <w:rsid w:val="00C9017B"/>
    <w:rsid w:val="00C92AA5"/>
    <w:rsid w:val="00C92BAD"/>
    <w:rsid w:val="00C94580"/>
    <w:rsid w:val="00C94C4B"/>
    <w:rsid w:val="00C9691F"/>
    <w:rsid w:val="00C9773F"/>
    <w:rsid w:val="00C97B22"/>
    <w:rsid w:val="00CA062E"/>
    <w:rsid w:val="00CA0F38"/>
    <w:rsid w:val="00CA11F8"/>
    <w:rsid w:val="00CA3651"/>
    <w:rsid w:val="00CA4E1B"/>
    <w:rsid w:val="00CA5518"/>
    <w:rsid w:val="00CA5AD4"/>
    <w:rsid w:val="00CA5BF1"/>
    <w:rsid w:val="00CA6369"/>
    <w:rsid w:val="00CA781B"/>
    <w:rsid w:val="00CA79A1"/>
    <w:rsid w:val="00CA7B5E"/>
    <w:rsid w:val="00CB1DAE"/>
    <w:rsid w:val="00CB1E88"/>
    <w:rsid w:val="00CB20C4"/>
    <w:rsid w:val="00CB2F84"/>
    <w:rsid w:val="00CB3266"/>
    <w:rsid w:val="00CB42CE"/>
    <w:rsid w:val="00CB4B10"/>
    <w:rsid w:val="00CC05CB"/>
    <w:rsid w:val="00CC12E0"/>
    <w:rsid w:val="00CC182D"/>
    <w:rsid w:val="00CC2077"/>
    <w:rsid w:val="00CC3F0F"/>
    <w:rsid w:val="00CC5806"/>
    <w:rsid w:val="00CC5C3E"/>
    <w:rsid w:val="00CC6304"/>
    <w:rsid w:val="00CC6468"/>
    <w:rsid w:val="00CC6643"/>
    <w:rsid w:val="00CC6686"/>
    <w:rsid w:val="00CC6BF1"/>
    <w:rsid w:val="00CD1B9C"/>
    <w:rsid w:val="00CD1FEA"/>
    <w:rsid w:val="00CD2096"/>
    <w:rsid w:val="00CD2471"/>
    <w:rsid w:val="00CD3D34"/>
    <w:rsid w:val="00CD718A"/>
    <w:rsid w:val="00CD7D8E"/>
    <w:rsid w:val="00CE24AF"/>
    <w:rsid w:val="00CE2873"/>
    <w:rsid w:val="00CE3166"/>
    <w:rsid w:val="00CE42F9"/>
    <w:rsid w:val="00CE4897"/>
    <w:rsid w:val="00CE58A0"/>
    <w:rsid w:val="00CE6805"/>
    <w:rsid w:val="00CE7A7D"/>
    <w:rsid w:val="00CE7DE0"/>
    <w:rsid w:val="00CF0EDC"/>
    <w:rsid w:val="00CF2C6F"/>
    <w:rsid w:val="00CF3CE1"/>
    <w:rsid w:val="00CF5119"/>
    <w:rsid w:val="00CF5176"/>
    <w:rsid w:val="00CF5E60"/>
    <w:rsid w:val="00CF73AE"/>
    <w:rsid w:val="00CF7890"/>
    <w:rsid w:val="00D00476"/>
    <w:rsid w:val="00D00A2E"/>
    <w:rsid w:val="00D0105E"/>
    <w:rsid w:val="00D0120D"/>
    <w:rsid w:val="00D026D1"/>
    <w:rsid w:val="00D02775"/>
    <w:rsid w:val="00D0375C"/>
    <w:rsid w:val="00D102D6"/>
    <w:rsid w:val="00D104F5"/>
    <w:rsid w:val="00D107EA"/>
    <w:rsid w:val="00D114FF"/>
    <w:rsid w:val="00D11BD2"/>
    <w:rsid w:val="00D13571"/>
    <w:rsid w:val="00D13ED9"/>
    <w:rsid w:val="00D17A30"/>
    <w:rsid w:val="00D22BE0"/>
    <w:rsid w:val="00D24CC6"/>
    <w:rsid w:val="00D25BBE"/>
    <w:rsid w:val="00D27051"/>
    <w:rsid w:val="00D301C5"/>
    <w:rsid w:val="00D307C9"/>
    <w:rsid w:val="00D30DD9"/>
    <w:rsid w:val="00D342F4"/>
    <w:rsid w:val="00D3585B"/>
    <w:rsid w:val="00D35C9F"/>
    <w:rsid w:val="00D360CE"/>
    <w:rsid w:val="00D3747B"/>
    <w:rsid w:val="00D37AE2"/>
    <w:rsid w:val="00D40677"/>
    <w:rsid w:val="00D406C8"/>
    <w:rsid w:val="00D4109A"/>
    <w:rsid w:val="00D47355"/>
    <w:rsid w:val="00D509D8"/>
    <w:rsid w:val="00D51A7F"/>
    <w:rsid w:val="00D51BA6"/>
    <w:rsid w:val="00D51E9A"/>
    <w:rsid w:val="00D52189"/>
    <w:rsid w:val="00D525DA"/>
    <w:rsid w:val="00D5263E"/>
    <w:rsid w:val="00D54B7E"/>
    <w:rsid w:val="00D550AC"/>
    <w:rsid w:val="00D55B70"/>
    <w:rsid w:val="00D571D1"/>
    <w:rsid w:val="00D578D4"/>
    <w:rsid w:val="00D6072B"/>
    <w:rsid w:val="00D6201D"/>
    <w:rsid w:val="00D6206D"/>
    <w:rsid w:val="00D63046"/>
    <w:rsid w:val="00D63293"/>
    <w:rsid w:val="00D63510"/>
    <w:rsid w:val="00D63D25"/>
    <w:rsid w:val="00D640A0"/>
    <w:rsid w:val="00D66363"/>
    <w:rsid w:val="00D71F75"/>
    <w:rsid w:val="00D72126"/>
    <w:rsid w:val="00D726C1"/>
    <w:rsid w:val="00D7302D"/>
    <w:rsid w:val="00D73C0D"/>
    <w:rsid w:val="00D74479"/>
    <w:rsid w:val="00D74713"/>
    <w:rsid w:val="00D748CD"/>
    <w:rsid w:val="00D74A3D"/>
    <w:rsid w:val="00D75061"/>
    <w:rsid w:val="00D7548B"/>
    <w:rsid w:val="00D758EB"/>
    <w:rsid w:val="00D80CDE"/>
    <w:rsid w:val="00D82111"/>
    <w:rsid w:val="00D829F8"/>
    <w:rsid w:val="00D8322B"/>
    <w:rsid w:val="00D83C16"/>
    <w:rsid w:val="00D85905"/>
    <w:rsid w:val="00D85A38"/>
    <w:rsid w:val="00D87781"/>
    <w:rsid w:val="00D9007D"/>
    <w:rsid w:val="00D90434"/>
    <w:rsid w:val="00D91E82"/>
    <w:rsid w:val="00D9294B"/>
    <w:rsid w:val="00D93225"/>
    <w:rsid w:val="00D936AF"/>
    <w:rsid w:val="00D94D75"/>
    <w:rsid w:val="00D96676"/>
    <w:rsid w:val="00D96D50"/>
    <w:rsid w:val="00D97DFC"/>
    <w:rsid w:val="00DA3837"/>
    <w:rsid w:val="00DA7DA5"/>
    <w:rsid w:val="00DB075C"/>
    <w:rsid w:val="00DB252F"/>
    <w:rsid w:val="00DB2C82"/>
    <w:rsid w:val="00DB3067"/>
    <w:rsid w:val="00DB3D55"/>
    <w:rsid w:val="00DC2DD3"/>
    <w:rsid w:val="00DC3145"/>
    <w:rsid w:val="00DC3528"/>
    <w:rsid w:val="00DC67F4"/>
    <w:rsid w:val="00DC6BDD"/>
    <w:rsid w:val="00DC6F60"/>
    <w:rsid w:val="00DC721D"/>
    <w:rsid w:val="00DC7DF3"/>
    <w:rsid w:val="00DD184B"/>
    <w:rsid w:val="00DD2846"/>
    <w:rsid w:val="00DD2D3D"/>
    <w:rsid w:val="00DD3C8F"/>
    <w:rsid w:val="00DD42B8"/>
    <w:rsid w:val="00DD49F0"/>
    <w:rsid w:val="00DD4B70"/>
    <w:rsid w:val="00DD528B"/>
    <w:rsid w:val="00DD68DE"/>
    <w:rsid w:val="00DE021A"/>
    <w:rsid w:val="00DE032C"/>
    <w:rsid w:val="00DE0787"/>
    <w:rsid w:val="00DE391B"/>
    <w:rsid w:val="00DE4E41"/>
    <w:rsid w:val="00DE5344"/>
    <w:rsid w:val="00DE6346"/>
    <w:rsid w:val="00DE7FF6"/>
    <w:rsid w:val="00DF00AF"/>
    <w:rsid w:val="00DF019B"/>
    <w:rsid w:val="00DF0D85"/>
    <w:rsid w:val="00DF0EDE"/>
    <w:rsid w:val="00DF1387"/>
    <w:rsid w:val="00DF189B"/>
    <w:rsid w:val="00DF19AB"/>
    <w:rsid w:val="00DF2C8F"/>
    <w:rsid w:val="00DF2CC5"/>
    <w:rsid w:val="00DF7650"/>
    <w:rsid w:val="00E017E3"/>
    <w:rsid w:val="00E01C93"/>
    <w:rsid w:val="00E027CD"/>
    <w:rsid w:val="00E02B7B"/>
    <w:rsid w:val="00E03D7F"/>
    <w:rsid w:val="00E040BA"/>
    <w:rsid w:val="00E05C22"/>
    <w:rsid w:val="00E10D0A"/>
    <w:rsid w:val="00E118BB"/>
    <w:rsid w:val="00E1212D"/>
    <w:rsid w:val="00E12B6A"/>
    <w:rsid w:val="00E13731"/>
    <w:rsid w:val="00E14B15"/>
    <w:rsid w:val="00E15BD4"/>
    <w:rsid w:val="00E16D4B"/>
    <w:rsid w:val="00E22B57"/>
    <w:rsid w:val="00E22B83"/>
    <w:rsid w:val="00E23EA2"/>
    <w:rsid w:val="00E2555F"/>
    <w:rsid w:val="00E26A11"/>
    <w:rsid w:val="00E27048"/>
    <w:rsid w:val="00E30109"/>
    <w:rsid w:val="00E30897"/>
    <w:rsid w:val="00E31086"/>
    <w:rsid w:val="00E31F5C"/>
    <w:rsid w:val="00E327F3"/>
    <w:rsid w:val="00E35328"/>
    <w:rsid w:val="00E37094"/>
    <w:rsid w:val="00E37704"/>
    <w:rsid w:val="00E4126C"/>
    <w:rsid w:val="00E41C50"/>
    <w:rsid w:val="00E435B6"/>
    <w:rsid w:val="00E438E7"/>
    <w:rsid w:val="00E43E38"/>
    <w:rsid w:val="00E45EE3"/>
    <w:rsid w:val="00E46576"/>
    <w:rsid w:val="00E47BFC"/>
    <w:rsid w:val="00E47D66"/>
    <w:rsid w:val="00E509EC"/>
    <w:rsid w:val="00E517B9"/>
    <w:rsid w:val="00E542E3"/>
    <w:rsid w:val="00E5469B"/>
    <w:rsid w:val="00E55131"/>
    <w:rsid w:val="00E55C93"/>
    <w:rsid w:val="00E55F7B"/>
    <w:rsid w:val="00E5701F"/>
    <w:rsid w:val="00E601DF"/>
    <w:rsid w:val="00E603D0"/>
    <w:rsid w:val="00E611EE"/>
    <w:rsid w:val="00E6359F"/>
    <w:rsid w:val="00E6374F"/>
    <w:rsid w:val="00E639D4"/>
    <w:rsid w:val="00E63FD2"/>
    <w:rsid w:val="00E65F88"/>
    <w:rsid w:val="00E66F48"/>
    <w:rsid w:val="00E672AC"/>
    <w:rsid w:val="00E67D7E"/>
    <w:rsid w:val="00E711AB"/>
    <w:rsid w:val="00E713D4"/>
    <w:rsid w:val="00E71629"/>
    <w:rsid w:val="00E719A6"/>
    <w:rsid w:val="00E71BFB"/>
    <w:rsid w:val="00E71FDE"/>
    <w:rsid w:val="00E72A05"/>
    <w:rsid w:val="00E73B29"/>
    <w:rsid w:val="00E73C99"/>
    <w:rsid w:val="00E74392"/>
    <w:rsid w:val="00E743CE"/>
    <w:rsid w:val="00E74713"/>
    <w:rsid w:val="00E74E4B"/>
    <w:rsid w:val="00E75FC7"/>
    <w:rsid w:val="00E76FA1"/>
    <w:rsid w:val="00E77556"/>
    <w:rsid w:val="00E80316"/>
    <w:rsid w:val="00E8036F"/>
    <w:rsid w:val="00E80F7B"/>
    <w:rsid w:val="00E829CD"/>
    <w:rsid w:val="00E840E6"/>
    <w:rsid w:val="00E86E0B"/>
    <w:rsid w:val="00E9003B"/>
    <w:rsid w:val="00E90484"/>
    <w:rsid w:val="00E9063A"/>
    <w:rsid w:val="00E92F8B"/>
    <w:rsid w:val="00E943BE"/>
    <w:rsid w:val="00E946D0"/>
    <w:rsid w:val="00E94C8E"/>
    <w:rsid w:val="00EA2470"/>
    <w:rsid w:val="00EA2C2B"/>
    <w:rsid w:val="00EA2C7D"/>
    <w:rsid w:val="00EA2CBD"/>
    <w:rsid w:val="00EA6443"/>
    <w:rsid w:val="00EA78CD"/>
    <w:rsid w:val="00EA7CEF"/>
    <w:rsid w:val="00EB227E"/>
    <w:rsid w:val="00EB3E2C"/>
    <w:rsid w:val="00EB5008"/>
    <w:rsid w:val="00EB521B"/>
    <w:rsid w:val="00EB619C"/>
    <w:rsid w:val="00EB6992"/>
    <w:rsid w:val="00EB772E"/>
    <w:rsid w:val="00EB7CC4"/>
    <w:rsid w:val="00EC008A"/>
    <w:rsid w:val="00EC2582"/>
    <w:rsid w:val="00EC26B9"/>
    <w:rsid w:val="00EC293A"/>
    <w:rsid w:val="00EC43BF"/>
    <w:rsid w:val="00EC4F9A"/>
    <w:rsid w:val="00EC565D"/>
    <w:rsid w:val="00EC57EE"/>
    <w:rsid w:val="00EC61A8"/>
    <w:rsid w:val="00EC6DA4"/>
    <w:rsid w:val="00EC733B"/>
    <w:rsid w:val="00EC7C3F"/>
    <w:rsid w:val="00ED0D2E"/>
    <w:rsid w:val="00ED276B"/>
    <w:rsid w:val="00ED2985"/>
    <w:rsid w:val="00ED304D"/>
    <w:rsid w:val="00ED3BB9"/>
    <w:rsid w:val="00ED3D91"/>
    <w:rsid w:val="00ED5683"/>
    <w:rsid w:val="00ED645E"/>
    <w:rsid w:val="00ED68D4"/>
    <w:rsid w:val="00ED6B48"/>
    <w:rsid w:val="00ED6F3E"/>
    <w:rsid w:val="00EE0434"/>
    <w:rsid w:val="00EE3C10"/>
    <w:rsid w:val="00EE5823"/>
    <w:rsid w:val="00EE599E"/>
    <w:rsid w:val="00EE5A7F"/>
    <w:rsid w:val="00EE6481"/>
    <w:rsid w:val="00EE7D42"/>
    <w:rsid w:val="00EE7F9B"/>
    <w:rsid w:val="00EF053D"/>
    <w:rsid w:val="00EF06F3"/>
    <w:rsid w:val="00EF2207"/>
    <w:rsid w:val="00EF3C39"/>
    <w:rsid w:val="00EF58AB"/>
    <w:rsid w:val="00F001D3"/>
    <w:rsid w:val="00F02EF9"/>
    <w:rsid w:val="00F02FA1"/>
    <w:rsid w:val="00F0405E"/>
    <w:rsid w:val="00F046CC"/>
    <w:rsid w:val="00F04E8F"/>
    <w:rsid w:val="00F056B3"/>
    <w:rsid w:val="00F05E1C"/>
    <w:rsid w:val="00F05EB3"/>
    <w:rsid w:val="00F0677D"/>
    <w:rsid w:val="00F0681A"/>
    <w:rsid w:val="00F07A22"/>
    <w:rsid w:val="00F12999"/>
    <w:rsid w:val="00F12BE4"/>
    <w:rsid w:val="00F1323B"/>
    <w:rsid w:val="00F13AAA"/>
    <w:rsid w:val="00F150E7"/>
    <w:rsid w:val="00F15955"/>
    <w:rsid w:val="00F15983"/>
    <w:rsid w:val="00F16A97"/>
    <w:rsid w:val="00F172B3"/>
    <w:rsid w:val="00F201F3"/>
    <w:rsid w:val="00F204AD"/>
    <w:rsid w:val="00F20C20"/>
    <w:rsid w:val="00F20D08"/>
    <w:rsid w:val="00F21E68"/>
    <w:rsid w:val="00F2288B"/>
    <w:rsid w:val="00F233A5"/>
    <w:rsid w:val="00F233D1"/>
    <w:rsid w:val="00F234B3"/>
    <w:rsid w:val="00F24F37"/>
    <w:rsid w:val="00F25C9F"/>
    <w:rsid w:val="00F263A2"/>
    <w:rsid w:val="00F26717"/>
    <w:rsid w:val="00F274CE"/>
    <w:rsid w:val="00F2763A"/>
    <w:rsid w:val="00F27C9D"/>
    <w:rsid w:val="00F31A5D"/>
    <w:rsid w:val="00F31BC5"/>
    <w:rsid w:val="00F3236E"/>
    <w:rsid w:val="00F33010"/>
    <w:rsid w:val="00F34D92"/>
    <w:rsid w:val="00F35F53"/>
    <w:rsid w:val="00F361D2"/>
    <w:rsid w:val="00F36B87"/>
    <w:rsid w:val="00F376A7"/>
    <w:rsid w:val="00F37B67"/>
    <w:rsid w:val="00F40451"/>
    <w:rsid w:val="00F413B2"/>
    <w:rsid w:val="00F41BDB"/>
    <w:rsid w:val="00F434DA"/>
    <w:rsid w:val="00F43C46"/>
    <w:rsid w:val="00F442F0"/>
    <w:rsid w:val="00F44335"/>
    <w:rsid w:val="00F44DA3"/>
    <w:rsid w:val="00F4594A"/>
    <w:rsid w:val="00F5069B"/>
    <w:rsid w:val="00F50DBC"/>
    <w:rsid w:val="00F516F2"/>
    <w:rsid w:val="00F51906"/>
    <w:rsid w:val="00F53011"/>
    <w:rsid w:val="00F53650"/>
    <w:rsid w:val="00F53D04"/>
    <w:rsid w:val="00F545BD"/>
    <w:rsid w:val="00F54B15"/>
    <w:rsid w:val="00F551A3"/>
    <w:rsid w:val="00F559F2"/>
    <w:rsid w:val="00F607BB"/>
    <w:rsid w:val="00F627D7"/>
    <w:rsid w:val="00F6289E"/>
    <w:rsid w:val="00F6458E"/>
    <w:rsid w:val="00F64EF5"/>
    <w:rsid w:val="00F64F3E"/>
    <w:rsid w:val="00F65299"/>
    <w:rsid w:val="00F65DB6"/>
    <w:rsid w:val="00F66426"/>
    <w:rsid w:val="00F7136C"/>
    <w:rsid w:val="00F71DF6"/>
    <w:rsid w:val="00F731B5"/>
    <w:rsid w:val="00F73E05"/>
    <w:rsid w:val="00F74717"/>
    <w:rsid w:val="00F7533F"/>
    <w:rsid w:val="00F801EC"/>
    <w:rsid w:val="00F805D0"/>
    <w:rsid w:val="00F806D0"/>
    <w:rsid w:val="00F82580"/>
    <w:rsid w:val="00F83E26"/>
    <w:rsid w:val="00F857F1"/>
    <w:rsid w:val="00F87053"/>
    <w:rsid w:val="00F877C2"/>
    <w:rsid w:val="00F9102F"/>
    <w:rsid w:val="00F921D6"/>
    <w:rsid w:val="00F94934"/>
    <w:rsid w:val="00F9525D"/>
    <w:rsid w:val="00F9595E"/>
    <w:rsid w:val="00F95961"/>
    <w:rsid w:val="00F959E2"/>
    <w:rsid w:val="00F96364"/>
    <w:rsid w:val="00F969E7"/>
    <w:rsid w:val="00F972CC"/>
    <w:rsid w:val="00FA00AE"/>
    <w:rsid w:val="00FA0166"/>
    <w:rsid w:val="00FA5D4A"/>
    <w:rsid w:val="00FA69C9"/>
    <w:rsid w:val="00FA7C1F"/>
    <w:rsid w:val="00FB17A9"/>
    <w:rsid w:val="00FB3742"/>
    <w:rsid w:val="00FB3A65"/>
    <w:rsid w:val="00FB6193"/>
    <w:rsid w:val="00FB6560"/>
    <w:rsid w:val="00FB69A7"/>
    <w:rsid w:val="00FB74D3"/>
    <w:rsid w:val="00FB77C1"/>
    <w:rsid w:val="00FB79E4"/>
    <w:rsid w:val="00FC0929"/>
    <w:rsid w:val="00FC11C3"/>
    <w:rsid w:val="00FC41BE"/>
    <w:rsid w:val="00FC5594"/>
    <w:rsid w:val="00FC572B"/>
    <w:rsid w:val="00FC5F84"/>
    <w:rsid w:val="00FC7820"/>
    <w:rsid w:val="00FD0142"/>
    <w:rsid w:val="00FD0614"/>
    <w:rsid w:val="00FD0C2A"/>
    <w:rsid w:val="00FD1ACE"/>
    <w:rsid w:val="00FD22C0"/>
    <w:rsid w:val="00FD2BB2"/>
    <w:rsid w:val="00FD6B7B"/>
    <w:rsid w:val="00FD77BE"/>
    <w:rsid w:val="00FE07E2"/>
    <w:rsid w:val="00FE0873"/>
    <w:rsid w:val="00FE10D7"/>
    <w:rsid w:val="00FE1375"/>
    <w:rsid w:val="00FE1718"/>
    <w:rsid w:val="00FE1CC1"/>
    <w:rsid w:val="00FE1D31"/>
    <w:rsid w:val="00FE2645"/>
    <w:rsid w:val="00FE30E8"/>
    <w:rsid w:val="00FE3FD7"/>
    <w:rsid w:val="00FE56C5"/>
    <w:rsid w:val="00FE5EAF"/>
    <w:rsid w:val="00FE6120"/>
    <w:rsid w:val="00FE6FFF"/>
    <w:rsid w:val="00FF0375"/>
    <w:rsid w:val="00FF0F38"/>
    <w:rsid w:val="00FF1C1C"/>
    <w:rsid w:val="00FF4CB2"/>
    <w:rsid w:val="00FF5C69"/>
    <w:rsid w:val="00FF5DA2"/>
    <w:rsid w:val="00FF79BF"/>
    <w:rsid w:val="00FF7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10C"/>
    <w:pPr>
      <w:autoSpaceDE w:val="0"/>
      <w:autoSpaceDN w:val="0"/>
    </w:pPr>
    <w:rPr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410C"/>
    <w:pPr>
      <w:keepNext/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outlineLvl w:val="0"/>
    </w:pPr>
    <w:rPr>
      <w:b/>
      <w:bCs/>
      <w:i/>
      <w:iCs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410C"/>
    <w:pPr>
      <w:keepNext/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jc w:val="center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20FB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20FB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20F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20FB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20FBF"/>
    <w:pPr>
      <w:spacing w:before="240" w:after="60"/>
      <w:outlineLvl w:val="6"/>
    </w:pPr>
    <w:rPr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C5BBE"/>
    <w:pPr>
      <w:autoSpaceDE/>
      <w:autoSpaceDN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C410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A5700"/>
    <w:rPr>
      <w:rFonts w:cs="Times New Roman"/>
      <w:b/>
      <w:bCs/>
      <w:i/>
      <w:iCs/>
      <w:sz w:val="28"/>
      <w:szCs w:val="28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C410C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C410C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5C410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C410C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C410C"/>
    <w:rPr>
      <w:rFonts w:ascii="Calibri" w:hAnsi="Calibri" w:cs="Times New Roman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5C410C"/>
    <w:rPr>
      <w:rFonts w:ascii="Cambria" w:hAnsi="Cambria" w:cs="Times New Roman"/>
    </w:rPr>
  </w:style>
  <w:style w:type="paragraph" w:styleId="BodyText2">
    <w:name w:val="Body Text 2"/>
    <w:basedOn w:val="Normal"/>
    <w:link w:val="BodyText2Char"/>
    <w:uiPriority w:val="99"/>
    <w:rsid w:val="005C5BBE"/>
    <w:pPr>
      <w:autoSpaceDE/>
      <w:autoSpaceDN/>
      <w:spacing w:after="120" w:line="480" w:lineRule="auto"/>
    </w:pPr>
    <w:rPr>
      <w:rFonts w:cs="Traditional Arabic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C410C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5C410C"/>
    <w:pPr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C410C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5C410C"/>
    <w:pPr>
      <w:widowControl w:val="0"/>
      <w:jc w:val="center"/>
    </w:pPr>
    <w:rPr>
      <w:b/>
      <w:bCs/>
      <w:i/>
      <w:i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5C410C"/>
    <w:rPr>
      <w:rFonts w:ascii="Cambria" w:hAnsi="Cambria" w:cs="Times New Roman"/>
      <w:b/>
      <w:bCs/>
      <w:kern w:val="28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5C410C"/>
    <w:pPr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ind w:firstLine="567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5C410C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5C410C"/>
    <w:pPr>
      <w:ind w:firstLine="567"/>
      <w:jc w:val="both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C410C"/>
    <w:rPr>
      <w:rFonts w:cs="Times New Roman"/>
      <w:sz w:val="16"/>
      <w:szCs w:val="16"/>
    </w:rPr>
  </w:style>
  <w:style w:type="paragraph" w:styleId="Footer">
    <w:name w:val="footer"/>
    <w:basedOn w:val="Normal"/>
    <w:link w:val="FooterChar"/>
    <w:uiPriority w:val="99"/>
    <w:rsid w:val="005C41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C410C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C410C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rsid w:val="00E719A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C410C"/>
    <w:rPr>
      <w:rFonts w:cs="Times New Roman"/>
      <w:sz w:val="24"/>
      <w:szCs w:val="24"/>
    </w:rPr>
  </w:style>
  <w:style w:type="paragraph" w:customStyle="1" w:styleId="Style1">
    <w:name w:val="Style1"/>
    <w:basedOn w:val="Normal"/>
    <w:uiPriority w:val="99"/>
    <w:rsid w:val="000251D6"/>
    <w:pPr>
      <w:widowControl w:val="0"/>
      <w:jc w:val="lowKashida"/>
    </w:pPr>
    <w:rPr>
      <w:rFonts w:ascii="Times" w:hAnsi="Times" w:cs="Times"/>
      <w:sz w:val="28"/>
      <w:szCs w:val="22"/>
    </w:rPr>
  </w:style>
  <w:style w:type="paragraph" w:customStyle="1" w:styleId="StyleTimes11ptJustified">
    <w:name w:val="Style Times 11 pt Justified"/>
    <w:basedOn w:val="Normal"/>
    <w:link w:val="StyleTimes11ptJustifiedChar"/>
    <w:uiPriority w:val="99"/>
    <w:rsid w:val="000251D6"/>
    <w:pPr>
      <w:jc w:val="both"/>
    </w:pPr>
    <w:rPr>
      <w:rFonts w:ascii="Times" w:hAnsi="Times"/>
      <w:sz w:val="22"/>
      <w:szCs w:val="22"/>
    </w:rPr>
  </w:style>
  <w:style w:type="paragraph" w:customStyle="1" w:styleId="a">
    <w:name w:val="a"/>
    <w:basedOn w:val="Normal"/>
    <w:uiPriority w:val="99"/>
    <w:rsid w:val="00712E90"/>
    <w:pPr>
      <w:widowControl w:val="0"/>
      <w:spacing w:before="120"/>
      <w:ind w:left="142" w:right="142"/>
      <w:jc w:val="both"/>
    </w:pPr>
    <w:rPr>
      <w:rFonts w:ascii="Times" w:hAnsi="Times" w:cs="Times"/>
      <w:i/>
      <w:iCs/>
      <w:szCs w:val="20"/>
    </w:rPr>
  </w:style>
  <w:style w:type="paragraph" w:customStyle="1" w:styleId="p">
    <w:name w:val="p"/>
    <w:basedOn w:val="StyleTimes11ptJustified"/>
    <w:link w:val="pChar"/>
    <w:uiPriority w:val="99"/>
    <w:rsid w:val="00667790"/>
    <w:pPr>
      <w:spacing w:before="120" w:line="260" w:lineRule="exact"/>
      <w:ind w:firstLine="284"/>
    </w:pPr>
    <w:rPr>
      <w:sz w:val="20"/>
      <w:szCs w:val="20"/>
    </w:rPr>
  </w:style>
  <w:style w:type="paragraph" w:customStyle="1" w:styleId="h2">
    <w:name w:val="h2"/>
    <w:basedOn w:val="Normal"/>
    <w:uiPriority w:val="99"/>
    <w:rsid w:val="0001669A"/>
    <w:pPr>
      <w:widowControl w:val="0"/>
      <w:spacing w:before="240" w:line="280" w:lineRule="exact"/>
    </w:pPr>
    <w:rPr>
      <w:rFonts w:ascii="Times" w:hAnsi="Times" w:cs="Times"/>
      <w:b/>
      <w:bCs/>
      <w:sz w:val="22"/>
      <w:szCs w:val="22"/>
    </w:rPr>
  </w:style>
  <w:style w:type="paragraph" w:customStyle="1" w:styleId="h0">
    <w:name w:val="h0"/>
    <w:basedOn w:val="Title"/>
    <w:uiPriority w:val="99"/>
    <w:rsid w:val="0001669A"/>
    <w:pPr>
      <w:jc w:val="right"/>
    </w:pPr>
    <w:rPr>
      <w:rFonts w:ascii="Times" w:hAnsi="Times" w:cs="Times"/>
      <w:i w:val="0"/>
      <w:iCs w:val="0"/>
      <w:szCs w:val="26"/>
    </w:rPr>
  </w:style>
  <w:style w:type="paragraph" w:customStyle="1" w:styleId="auth">
    <w:name w:val="auth"/>
    <w:basedOn w:val="Normal"/>
    <w:uiPriority w:val="99"/>
    <w:rsid w:val="0001669A"/>
    <w:pPr>
      <w:widowControl w:val="0"/>
      <w:spacing w:before="240" w:line="220" w:lineRule="exact"/>
      <w:ind w:left="567"/>
      <w:jc w:val="right"/>
    </w:pPr>
    <w:rPr>
      <w:rFonts w:ascii="Times" w:hAnsi="Times" w:cs="Times"/>
      <w:sz w:val="18"/>
      <w:szCs w:val="18"/>
    </w:rPr>
  </w:style>
  <w:style w:type="paragraph" w:customStyle="1" w:styleId="Style2">
    <w:name w:val="Style2"/>
    <w:basedOn w:val="Heading2"/>
    <w:uiPriority w:val="99"/>
    <w:rsid w:val="00431FB4"/>
    <w:pPr>
      <w:ind w:left="1361" w:hanging="1361"/>
    </w:pPr>
    <w:rPr>
      <w:rFonts w:cs="Times"/>
      <w:szCs w:val="22"/>
    </w:rPr>
  </w:style>
  <w:style w:type="paragraph" w:customStyle="1" w:styleId="ht">
    <w:name w:val="ht"/>
    <w:basedOn w:val="Heading2"/>
    <w:link w:val="htChar"/>
    <w:uiPriority w:val="99"/>
    <w:rsid w:val="00C77F91"/>
    <w:pPr>
      <w:tabs>
        <w:tab w:val="clear" w:pos="90"/>
        <w:tab w:val="clear" w:pos="3285"/>
        <w:tab w:val="clear" w:pos="6090"/>
        <w:tab w:val="clear" w:pos="8115"/>
        <w:tab w:val="clear" w:pos="10755"/>
        <w:tab w:val="left" w:pos="851"/>
      </w:tabs>
      <w:spacing w:before="120" w:after="120" w:line="280" w:lineRule="exact"/>
      <w:ind w:left="851" w:hanging="851"/>
      <w:jc w:val="left"/>
    </w:pPr>
    <w:rPr>
      <w:rFonts w:ascii="Times" w:hAnsi="Times" w:cs="Times"/>
      <w:b w:val="0"/>
      <w:bCs w:val="0"/>
      <w:sz w:val="20"/>
      <w:szCs w:val="20"/>
    </w:rPr>
  </w:style>
  <w:style w:type="paragraph" w:customStyle="1" w:styleId="ref">
    <w:name w:val="ref"/>
    <w:basedOn w:val="Normal"/>
    <w:link w:val="refChar"/>
    <w:uiPriority w:val="99"/>
    <w:rsid w:val="00C77F91"/>
    <w:pPr>
      <w:tabs>
        <w:tab w:val="left" w:pos="454"/>
      </w:tabs>
      <w:spacing w:before="60" w:line="240" w:lineRule="exact"/>
      <w:ind w:left="794" w:hanging="794"/>
      <w:jc w:val="both"/>
    </w:pPr>
    <w:rPr>
      <w:rFonts w:ascii="Times" w:hAnsi="Times" w:cs="Times"/>
      <w:sz w:val="16"/>
      <w:szCs w:val="16"/>
    </w:rPr>
  </w:style>
  <w:style w:type="paragraph" w:customStyle="1" w:styleId="h3">
    <w:name w:val="h3"/>
    <w:basedOn w:val="Normal"/>
    <w:link w:val="h3Char"/>
    <w:uiPriority w:val="99"/>
    <w:rsid w:val="00785357"/>
    <w:pPr>
      <w:widowControl w:val="0"/>
      <w:spacing w:before="240" w:line="280" w:lineRule="exact"/>
      <w:jc w:val="both"/>
    </w:pPr>
    <w:rPr>
      <w:rFonts w:ascii="Times" w:hAnsi="Times" w:cs="Times"/>
      <w:b/>
      <w:bCs/>
      <w:i/>
      <w:iCs/>
      <w:sz w:val="22"/>
      <w:szCs w:val="22"/>
    </w:rPr>
  </w:style>
  <w:style w:type="paragraph" w:customStyle="1" w:styleId="o1">
    <w:name w:val="o1"/>
    <w:basedOn w:val="Normal"/>
    <w:uiPriority w:val="99"/>
    <w:rsid w:val="00D8322B"/>
    <w:pPr>
      <w:widowControl w:val="0"/>
      <w:tabs>
        <w:tab w:val="left" w:pos="454"/>
      </w:tabs>
      <w:spacing w:before="120" w:line="260" w:lineRule="exact"/>
      <w:ind w:left="432" w:hanging="432"/>
      <w:jc w:val="both"/>
    </w:pPr>
    <w:rPr>
      <w:rFonts w:ascii="Times" w:hAnsi="Times" w:cs="Times"/>
      <w:szCs w:val="20"/>
    </w:rPr>
  </w:style>
  <w:style w:type="paragraph" w:customStyle="1" w:styleId="fig">
    <w:name w:val="fig"/>
    <w:basedOn w:val="Normal"/>
    <w:uiPriority w:val="99"/>
    <w:rsid w:val="00A12F6B"/>
    <w:pPr>
      <w:tabs>
        <w:tab w:val="left" w:pos="1134"/>
      </w:tabs>
      <w:spacing w:before="120"/>
      <w:ind w:left="1021" w:hanging="1021"/>
      <w:jc w:val="both"/>
    </w:pPr>
    <w:rPr>
      <w:rFonts w:cs="Times"/>
      <w:i/>
      <w:iCs/>
      <w:sz w:val="18"/>
      <w:szCs w:val="18"/>
    </w:rPr>
  </w:style>
  <w:style w:type="table" w:styleId="TableGrid">
    <w:name w:val="Table Grid"/>
    <w:basedOn w:val="TableNormal"/>
    <w:uiPriority w:val="99"/>
    <w:rsid w:val="00BA20C1"/>
    <w:pPr>
      <w:autoSpaceDE w:val="0"/>
      <w:autoSpaceDN w:val="0"/>
    </w:pPr>
    <w:rPr>
      <w:sz w:val="20"/>
      <w:szCs w:val="20"/>
      <w:lang w:bidi="ar-E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p">
    <w:name w:val="dep"/>
    <w:basedOn w:val="auth"/>
    <w:uiPriority w:val="99"/>
    <w:rsid w:val="0001669A"/>
    <w:rPr>
      <w:i/>
      <w:iCs/>
    </w:rPr>
  </w:style>
  <w:style w:type="paragraph" w:customStyle="1" w:styleId="abs">
    <w:name w:val="abs"/>
    <w:basedOn w:val="a"/>
    <w:uiPriority w:val="99"/>
    <w:rsid w:val="0001669A"/>
    <w:pPr>
      <w:shd w:val="clear" w:color="auto" w:fill="E6E6E6"/>
      <w:spacing w:line="240" w:lineRule="exact"/>
    </w:pPr>
  </w:style>
  <w:style w:type="paragraph" w:customStyle="1" w:styleId="StylerefBold">
    <w:name w:val="Style ref + Bold"/>
    <w:basedOn w:val="ref"/>
    <w:link w:val="StylerefBoldChar"/>
    <w:uiPriority w:val="99"/>
    <w:rsid w:val="00C77F91"/>
    <w:rPr>
      <w:b/>
      <w:bCs/>
    </w:rPr>
  </w:style>
  <w:style w:type="character" w:customStyle="1" w:styleId="refChar">
    <w:name w:val="ref Char"/>
    <w:basedOn w:val="DefaultParagraphFont"/>
    <w:link w:val="ref"/>
    <w:uiPriority w:val="99"/>
    <w:locked/>
    <w:rsid w:val="00C77F91"/>
    <w:rPr>
      <w:rFonts w:ascii="Times" w:hAnsi="Times" w:cs="Times"/>
      <w:sz w:val="16"/>
      <w:szCs w:val="16"/>
      <w:lang w:val="en-US" w:eastAsia="en-US" w:bidi="ar-SA"/>
    </w:rPr>
  </w:style>
  <w:style w:type="character" w:customStyle="1" w:styleId="StylerefBoldChar">
    <w:name w:val="Style ref + Bold Char"/>
    <w:basedOn w:val="refChar"/>
    <w:link w:val="StylerefBold"/>
    <w:uiPriority w:val="99"/>
    <w:locked/>
    <w:rsid w:val="00C77F91"/>
    <w:rPr>
      <w:b/>
      <w:bCs/>
    </w:rPr>
  </w:style>
  <w:style w:type="paragraph" w:styleId="PlainText">
    <w:name w:val="Plain Text"/>
    <w:basedOn w:val="Normal"/>
    <w:link w:val="PlainTextChar"/>
    <w:uiPriority w:val="99"/>
    <w:rsid w:val="00353DCD"/>
    <w:pPr>
      <w:autoSpaceDE/>
      <w:autoSpaceDN/>
      <w:bidi/>
    </w:pPr>
    <w:rPr>
      <w:rFonts w:ascii="Courier New" w:hAnsi="Courier New" w:cs="Courier New"/>
      <w:szCs w:val="20"/>
      <w:lang w:bidi="ar-EG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5C410C"/>
    <w:rPr>
      <w:rFonts w:ascii="Courier New" w:hAnsi="Courier New" w:cs="Courier New"/>
      <w:sz w:val="20"/>
      <w:szCs w:val="20"/>
    </w:rPr>
  </w:style>
  <w:style w:type="paragraph" w:customStyle="1" w:styleId="Style3">
    <w:name w:val="Style3"/>
    <w:basedOn w:val="p"/>
    <w:link w:val="Style3Char"/>
    <w:uiPriority w:val="99"/>
    <w:rsid w:val="00C00A22"/>
    <w:rPr>
      <w:rFonts w:cs="Times"/>
      <w:vertAlign w:val="superscript"/>
    </w:rPr>
  </w:style>
  <w:style w:type="character" w:customStyle="1" w:styleId="StyleTimes11ptJustifiedChar">
    <w:name w:val="Style Times 11 pt Justified Char"/>
    <w:basedOn w:val="DefaultParagraphFont"/>
    <w:link w:val="StyleTimes11ptJustified"/>
    <w:uiPriority w:val="99"/>
    <w:locked/>
    <w:rsid w:val="00C00A22"/>
    <w:rPr>
      <w:rFonts w:ascii="Times" w:hAnsi="Times" w:cs="Times New Roman"/>
      <w:sz w:val="22"/>
      <w:szCs w:val="22"/>
      <w:lang w:val="en-US" w:eastAsia="en-US" w:bidi="ar-SA"/>
    </w:rPr>
  </w:style>
  <w:style w:type="character" w:customStyle="1" w:styleId="pChar">
    <w:name w:val="p Char"/>
    <w:basedOn w:val="StyleTimes11ptJustifiedChar"/>
    <w:link w:val="p"/>
    <w:uiPriority w:val="99"/>
    <w:locked/>
    <w:rsid w:val="00667790"/>
    <w:rPr>
      <w:sz w:val="20"/>
      <w:szCs w:val="20"/>
    </w:rPr>
  </w:style>
  <w:style w:type="character" w:customStyle="1" w:styleId="Style3Char">
    <w:name w:val="Style3 Char"/>
    <w:basedOn w:val="pChar"/>
    <w:link w:val="Style3"/>
    <w:uiPriority w:val="99"/>
    <w:locked/>
    <w:rsid w:val="00C00A22"/>
    <w:rPr>
      <w:rFonts w:cs="Times"/>
      <w:vertAlign w:val="superscript"/>
    </w:rPr>
  </w:style>
  <w:style w:type="paragraph" w:customStyle="1" w:styleId="super">
    <w:name w:val="super"/>
    <w:basedOn w:val="p"/>
    <w:link w:val="superChar"/>
    <w:uiPriority w:val="99"/>
    <w:rsid w:val="00C00A22"/>
    <w:rPr>
      <w:vertAlign w:val="superscript"/>
    </w:rPr>
  </w:style>
  <w:style w:type="character" w:customStyle="1" w:styleId="superChar">
    <w:name w:val="super Char"/>
    <w:basedOn w:val="pChar"/>
    <w:link w:val="super"/>
    <w:uiPriority w:val="99"/>
    <w:locked/>
    <w:rsid w:val="00C00A22"/>
    <w:rPr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520FBF"/>
    <w:pPr>
      <w:autoSpaceDE/>
      <w:autoSpaceDN/>
    </w:pPr>
    <w:rPr>
      <w:b/>
      <w:bCs/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C410C"/>
    <w:rPr>
      <w:rFonts w:ascii="Cambria" w:hAnsi="Cambria" w:cs="Times New Roman"/>
      <w:sz w:val="24"/>
      <w:szCs w:val="24"/>
    </w:rPr>
  </w:style>
  <w:style w:type="paragraph" w:styleId="NormalWeb">
    <w:name w:val="Normal (Web)"/>
    <w:basedOn w:val="Normal"/>
    <w:uiPriority w:val="99"/>
    <w:rsid w:val="00520FBF"/>
    <w:pPr>
      <w:autoSpaceDE/>
      <w:autoSpaceDN/>
      <w:spacing w:before="100" w:beforeAutospacing="1" w:after="100" w:afterAutospacing="1"/>
    </w:pPr>
    <w:rPr>
      <w:sz w:val="24"/>
      <w:lang w:eastAsia="ar-SA"/>
    </w:rPr>
  </w:style>
  <w:style w:type="paragraph" w:styleId="BodyText3">
    <w:name w:val="Body Text 3"/>
    <w:basedOn w:val="Normal"/>
    <w:link w:val="BodyText3Char"/>
    <w:uiPriority w:val="99"/>
    <w:rsid w:val="00A8685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5C410C"/>
    <w:rPr>
      <w:rFonts w:cs="Times New Roman"/>
      <w:sz w:val="16"/>
      <w:szCs w:val="16"/>
    </w:rPr>
  </w:style>
  <w:style w:type="character" w:customStyle="1" w:styleId="h3Char">
    <w:name w:val="h3 Char"/>
    <w:basedOn w:val="DefaultParagraphFont"/>
    <w:link w:val="h3"/>
    <w:uiPriority w:val="99"/>
    <w:locked/>
    <w:rsid w:val="00000C0D"/>
    <w:rPr>
      <w:rFonts w:ascii="Times" w:hAnsi="Times" w:cs="Times"/>
      <w:b/>
      <w:bCs/>
      <w:i/>
      <w:iCs/>
      <w:sz w:val="22"/>
      <w:szCs w:val="22"/>
      <w:lang w:val="en-US" w:eastAsia="en-US" w:bidi="ar-SA"/>
    </w:rPr>
  </w:style>
  <w:style w:type="paragraph" w:customStyle="1" w:styleId="o1Char">
    <w:name w:val="o1 Char"/>
    <w:basedOn w:val="Normal"/>
    <w:link w:val="o1CharChar"/>
    <w:uiPriority w:val="99"/>
    <w:rsid w:val="00F04E8F"/>
    <w:pPr>
      <w:numPr>
        <w:numId w:val="2"/>
      </w:numPr>
      <w:tabs>
        <w:tab w:val="left" w:pos="360"/>
      </w:tabs>
      <w:spacing w:before="60" w:after="60" w:line="260" w:lineRule="exact"/>
      <w:ind w:left="360"/>
      <w:jc w:val="both"/>
    </w:pPr>
    <w:rPr>
      <w:rFonts w:ascii="Times" w:hAnsi="Times"/>
    </w:rPr>
  </w:style>
  <w:style w:type="paragraph" w:customStyle="1" w:styleId="Style4">
    <w:name w:val="Style4"/>
    <w:basedOn w:val="o1Char"/>
    <w:uiPriority w:val="99"/>
    <w:rsid w:val="00E94C8E"/>
    <w:pPr>
      <w:tabs>
        <w:tab w:val="num" w:pos="270"/>
      </w:tabs>
      <w:ind w:left="274" w:hanging="274"/>
    </w:pPr>
  </w:style>
  <w:style w:type="paragraph" w:customStyle="1" w:styleId="Styleo1CharComplex14pt">
    <w:name w:val="Style o1 Char + (Complex) 14 pt"/>
    <w:basedOn w:val="o1Char"/>
    <w:uiPriority w:val="99"/>
    <w:rsid w:val="003D0782"/>
    <w:pPr>
      <w:numPr>
        <w:numId w:val="1"/>
      </w:numPr>
    </w:pPr>
    <w:rPr>
      <w:szCs w:val="28"/>
    </w:rPr>
  </w:style>
  <w:style w:type="character" w:styleId="Hyperlink">
    <w:name w:val="Hyperlink"/>
    <w:basedOn w:val="DefaultParagraphFont"/>
    <w:uiPriority w:val="99"/>
    <w:rsid w:val="00F6289E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F6289E"/>
    <w:rPr>
      <w:rFonts w:ascii="Arial" w:hAnsi="Arial" w:cs="Arial"/>
      <w:b/>
      <w:bCs/>
      <w:color w:val="auto"/>
      <w:sz w:val="30"/>
      <w:szCs w:val="30"/>
      <w:u w:val="none"/>
      <w:effect w:val="none"/>
    </w:rPr>
  </w:style>
  <w:style w:type="character" w:styleId="Emphasis">
    <w:name w:val="Emphasis"/>
    <w:basedOn w:val="DefaultParagraphFont"/>
    <w:uiPriority w:val="99"/>
    <w:qFormat/>
    <w:rsid w:val="00F6289E"/>
    <w:rPr>
      <w:rFonts w:cs="Times New Roman"/>
      <w:i/>
      <w:iCs/>
    </w:rPr>
  </w:style>
  <w:style w:type="character" w:customStyle="1" w:styleId="titles-title1">
    <w:name w:val="titles-title1"/>
    <w:basedOn w:val="DefaultParagraphFont"/>
    <w:uiPriority w:val="99"/>
    <w:rsid w:val="00F6289E"/>
    <w:rPr>
      <w:rFonts w:cs="Times New Roman"/>
      <w:b/>
      <w:bCs/>
    </w:rPr>
  </w:style>
  <w:style w:type="character" w:customStyle="1" w:styleId="bibrecord-highlight1">
    <w:name w:val="bibrecord-highlight1"/>
    <w:basedOn w:val="DefaultParagraphFont"/>
    <w:uiPriority w:val="99"/>
    <w:rsid w:val="00F6289E"/>
    <w:rPr>
      <w:rFonts w:cs="Times New Roman"/>
      <w:b/>
      <w:bCs/>
      <w:color w:val="auto"/>
    </w:rPr>
  </w:style>
  <w:style w:type="character" w:customStyle="1" w:styleId="titles-source1">
    <w:name w:val="titles-source1"/>
    <w:basedOn w:val="DefaultParagraphFont"/>
    <w:uiPriority w:val="99"/>
    <w:rsid w:val="00F6289E"/>
    <w:rPr>
      <w:rFonts w:cs="Times New Roman"/>
      <w:i/>
      <w:iCs/>
    </w:rPr>
  </w:style>
  <w:style w:type="character" w:customStyle="1" w:styleId="article-articlebody1">
    <w:name w:val="article-articlebody1"/>
    <w:basedOn w:val="DefaultParagraphFont"/>
    <w:uiPriority w:val="99"/>
    <w:rsid w:val="00F6289E"/>
    <w:rPr>
      <w:rFonts w:ascii="Arial" w:hAnsi="Arial" w:cs="Arial"/>
      <w:color w:val="000000"/>
      <w:sz w:val="18"/>
      <w:szCs w:val="18"/>
    </w:rPr>
  </w:style>
  <w:style w:type="paragraph" w:customStyle="1" w:styleId="o2">
    <w:name w:val="o2"/>
    <w:basedOn w:val="o1Char"/>
    <w:uiPriority w:val="99"/>
    <w:rsid w:val="00254437"/>
    <w:pPr>
      <w:numPr>
        <w:numId w:val="3"/>
      </w:numPr>
      <w:tabs>
        <w:tab w:val="clear" w:pos="360"/>
      </w:tabs>
      <w:spacing w:before="0" w:after="0"/>
    </w:pPr>
  </w:style>
  <w:style w:type="character" w:customStyle="1" w:styleId="o1CharChar">
    <w:name w:val="o1 Char Char"/>
    <w:basedOn w:val="DefaultParagraphFont"/>
    <w:link w:val="o1Char"/>
    <w:uiPriority w:val="99"/>
    <w:locked/>
    <w:rsid w:val="000B0EA4"/>
    <w:rPr>
      <w:rFonts w:ascii="Times" w:hAnsi="Times" w:cs="Times New Roman"/>
      <w:sz w:val="24"/>
      <w:szCs w:val="24"/>
    </w:rPr>
  </w:style>
  <w:style w:type="character" w:customStyle="1" w:styleId="htChar">
    <w:name w:val="ht Char"/>
    <w:basedOn w:val="Heading2Char"/>
    <w:link w:val="ht"/>
    <w:uiPriority w:val="99"/>
    <w:locked/>
    <w:rsid w:val="008A5700"/>
    <w:rPr>
      <w:rFonts w:ascii="Times" w:hAnsi="Times" w:cs="Times"/>
    </w:rPr>
  </w:style>
  <w:style w:type="paragraph" w:styleId="Caption">
    <w:name w:val="caption"/>
    <w:basedOn w:val="Normal"/>
    <w:next w:val="Normal"/>
    <w:uiPriority w:val="99"/>
    <w:qFormat/>
    <w:rsid w:val="007B6D73"/>
    <w:pPr>
      <w:autoSpaceDE/>
      <w:autoSpaceDN/>
      <w:bidi/>
    </w:pPr>
    <w:rPr>
      <w:b/>
      <w:bCs/>
      <w:szCs w:val="20"/>
    </w:rPr>
  </w:style>
  <w:style w:type="character" w:customStyle="1" w:styleId="small">
    <w:name w:val="small"/>
    <w:basedOn w:val="DefaultParagraphFont"/>
    <w:uiPriority w:val="99"/>
    <w:rsid w:val="007B6D73"/>
    <w:rPr>
      <w:rFonts w:cs="Times New Roman"/>
    </w:rPr>
  </w:style>
  <w:style w:type="paragraph" w:customStyle="1" w:styleId="li-txtcontent">
    <w:name w:val="li-txtcontent"/>
    <w:basedOn w:val="Normal"/>
    <w:uiPriority w:val="99"/>
    <w:rsid w:val="002E7218"/>
    <w:pPr>
      <w:autoSpaceDE/>
      <w:autoSpaceDN/>
      <w:spacing w:before="100" w:beforeAutospacing="1" w:after="100" w:afterAutospacing="1"/>
    </w:pPr>
    <w:rPr>
      <w:rFonts w:ascii="Verdana" w:hAnsi="Verdana"/>
      <w:color w:val="030303"/>
      <w:sz w:val="18"/>
      <w:szCs w:val="18"/>
    </w:rPr>
  </w:style>
  <w:style w:type="table" w:styleId="TableElegant">
    <w:name w:val="Table Elegant"/>
    <w:basedOn w:val="TableNormal"/>
    <w:uiPriority w:val="99"/>
    <w:rsid w:val="002E7218"/>
    <w:pPr>
      <w:bidi/>
    </w:pPr>
    <w:rPr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Cite">
    <w:name w:val="HTML Cite"/>
    <w:basedOn w:val="DefaultParagraphFont"/>
    <w:uiPriority w:val="99"/>
    <w:rsid w:val="00CF7890"/>
    <w:rPr>
      <w:rFonts w:cs="Times New Roman"/>
      <w:i/>
      <w:iCs/>
    </w:rPr>
  </w:style>
  <w:style w:type="character" w:customStyle="1" w:styleId="journaltitle">
    <w:name w:val="journal_title"/>
    <w:basedOn w:val="DefaultParagraphFont"/>
    <w:uiPriority w:val="99"/>
    <w:rsid w:val="00CF7890"/>
    <w:rPr>
      <w:rFonts w:cs="Times New Roman"/>
    </w:rPr>
  </w:style>
  <w:style w:type="character" w:customStyle="1" w:styleId="volume">
    <w:name w:val="volume"/>
    <w:basedOn w:val="DefaultParagraphFont"/>
    <w:uiPriority w:val="99"/>
    <w:rsid w:val="00CF7890"/>
    <w:rPr>
      <w:rFonts w:cs="Times New Roman"/>
    </w:rPr>
  </w:style>
  <w:style w:type="character" w:customStyle="1" w:styleId="papertitlefont1">
    <w:name w:val="papertitle_font1"/>
    <w:basedOn w:val="DefaultParagraphFont"/>
    <w:uiPriority w:val="99"/>
    <w:rsid w:val="00CA79A1"/>
    <w:rPr>
      <w:rFonts w:ascii="Helvetica" w:hAnsi="Helvetica" w:cs="Helvetica"/>
      <w:b/>
      <w:bCs/>
      <w:color w:val="000000"/>
      <w:sz w:val="33"/>
      <w:szCs w:val="33"/>
    </w:rPr>
  </w:style>
  <w:style w:type="table" w:styleId="TableWeb1">
    <w:name w:val="Table Web 1"/>
    <w:basedOn w:val="TableNormal"/>
    <w:uiPriority w:val="99"/>
    <w:rsid w:val="00AA2420"/>
    <w:pPr>
      <w:bidi/>
    </w:pPr>
    <w:rPr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AA2420"/>
    <w:pPr>
      <w:bidi/>
    </w:pPr>
    <w:rPr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rsid w:val="00AA2420"/>
    <w:pPr>
      <w:bidi/>
    </w:pPr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Professional">
    <w:name w:val="Table Professional"/>
    <w:basedOn w:val="TableNormal"/>
    <w:uiPriority w:val="99"/>
    <w:rsid w:val="00AA2420"/>
    <w:pPr>
      <w:bidi/>
    </w:pPr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earchterm01">
    <w:name w:val="searchterm01"/>
    <w:basedOn w:val="DefaultParagraphFont"/>
    <w:uiPriority w:val="99"/>
    <w:rsid w:val="00AA2420"/>
    <w:rPr>
      <w:rFonts w:cs="Times New Roman"/>
      <w:b/>
      <w:bCs/>
      <w:color w:val="000000"/>
      <w:shd w:val="clear" w:color="auto" w:fill="auto"/>
    </w:rPr>
  </w:style>
  <w:style w:type="paragraph" w:customStyle="1" w:styleId="last">
    <w:name w:val="last"/>
    <w:basedOn w:val="Normal"/>
    <w:uiPriority w:val="99"/>
    <w:rsid w:val="00AA2420"/>
    <w:pPr>
      <w:autoSpaceDE/>
      <w:autoSpaceDN/>
      <w:spacing w:before="180" w:line="336" w:lineRule="atLeast"/>
    </w:pPr>
    <w:rPr>
      <w:sz w:val="26"/>
      <w:szCs w:val="26"/>
    </w:rPr>
  </w:style>
  <w:style w:type="character" w:customStyle="1" w:styleId="journaltitle3">
    <w:name w:val="journal_title3"/>
    <w:basedOn w:val="DefaultParagraphFont"/>
    <w:uiPriority w:val="99"/>
    <w:rsid w:val="00AA2420"/>
    <w:rPr>
      <w:rFonts w:cs="Times New Roman"/>
      <w:i/>
      <w:iCs/>
    </w:rPr>
  </w:style>
  <w:style w:type="character" w:customStyle="1" w:styleId="volume5">
    <w:name w:val="volume5"/>
    <w:basedOn w:val="DefaultParagraphFont"/>
    <w:uiPriority w:val="99"/>
    <w:rsid w:val="00AA2420"/>
    <w:rPr>
      <w:rFonts w:cs="Times New Roman"/>
      <w:b/>
      <w:bCs/>
    </w:rPr>
  </w:style>
  <w:style w:type="character" w:customStyle="1" w:styleId="refnumber3">
    <w:name w:val="refnumber3"/>
    <w:basedOn w:val="DefaultParagraphFont"/>
    <w:uiPriority w:val="99"/>
    <w:rsid w:val="00AA2420"/>
    <w:rPr>
      <w:rFonts w:cs="Times New Roman"/>
    </w:rPr>
  </w:style>
  <w:style w:type="paragraph" w:styleId="List">
    <w:name w:val="List"/>
    <w:basedOn w:val="Normal"/>
    <w:uiPriority w:val="99"/>
    <w:rsid w:val="005C5BBE"/>
    <w:pPr>
      <w:autoSpaceDE/>
      <w:autoSpaceDN/>
      <w:bidi/>
      <w:ind w:left="283" w:hanging="283"/>
    </w:pPr>
    <w:rPr>
      <w:rFonts w:cs="Traditional Arabic"/>
      <w:szCs w:val="20"/>
    </w:rPr>
  </w:style>
  <w:style w:type="paragraph" w:styleId="BodyTextIndent">
    <w:name w:val="Body Text Indent"/>
    <w:basedOn w:val="Normal"/>
    <w:link w:val="BodyTextIndentChar"/>
    <w:uiPriority w:val="99"/>
    <w:rsid w:val="00845FD8"/>
    <w:pPr>
      <w:autoSpaceDE/>
      <w:autoSpaceDN/>
      <w:ind w:left="720" w:hanging="720"/>
      <w:jc w:val="center"/>
    </w:pPr>
    <w:rPr>
      <w:b/>
      <w:bCs/>
      <w:i/>
      <w:i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45FD8"/>
    <w:rPr>
      <w:rFonts w:cs="Times New Roman"/>
      <w:b/>
      <w:bCs/>
      <w:i/>
      <w:iCs/>
      <w:sz w:val="28"/>
      <w:szCs w:val="28"/>
    </w:rPr>
  </w:style>
  <w:style w:type="character" w:customStyle="1" w:styleId="ref-vol1">
    <w:name w:val="ref-vol1"/>
    <w:basedOn w:val="DefaultParagraphFont"/>
    <w:uiPriority w:val="99"/>
    <w:rsid w:val="00845FD8"/>
    <w:rPr>
      <w:rFonts w:cs="Times New Roman"/>
      <w:b/>
      <w:bCs/>
    </w:rPr>
  </w:style>
  <w:style w:type="character" w:customStyle="1" w:styleId="medium-bold2">
    <w:name w:val="medium-bold2"/>
    <w:basedOn w:val="DefaultParagraphFont"/>
    <w:uiPriority w:val="99"/>
    <w:rsid w:val="00845FD8"/>
    <w:rPr>
      <w:rFonts w:cs="Times New Roman"/>
      <w:b/>
      <w:bCs/>
      <w:sz w:val="19"/>
      <w:szCs w:val="19"/>
    </w:rPr>
  </w:style>
  <w:style w:type="character" w:customStyle="1" w:styleId="delivery-buttons2">
    <w:name w:val="delivery-buttons2"/>
    <w:basedOn w:val="DefaultParagraphFont"/>
    <w:uiPriority w:val="99"/>
    <w:rsid w:val="00845FD8"/>
    <w:rPr>
      <w:rFonts w:cs="Times New Roman"/>
      <w:b/>
      <w:bCs/>
      <w:sz w:val="19"/>
      <w:szCs w:val="19"/>
    </w:rPr>
  </w:style>
  <w:style w:type="character" w:customStyle="1" w:styleId="copyright-separator1">
    <w:name w:val="copyright-separator1"/>
    <w:basedOn w:val="DefaultParagraphFont"/>
    <w:uiPriority w:val="99"/>
    <w:rsid w:val="00845FD8"/>
    <w:rPr>
      <w:rFonts w:cs="Times New Roman"/>
      <w:sz w:val="18"/>
      <w:szCs w:val="18"/>
    </w:rPr>
  </w:style>
  <w:style w:type="character" w:customStyle="1" w:styleId="copyright-label1">
    <w:name w:val="copyright-label1"/>
    <w:basedOn w:val="DefaultParagraphFont"/>
    <w:uiPriority w:val="99"/>
    <w:rsid w:val="00845FD8"/>
    <w:rPr>
      <w:rFonts w:cs="Times New Roman"/>
      <w:sz w:val="18"/>
      <w:szCs w:val="18"/>
    </w:rPr>
  </w:style>
  <w:style w:type="character" w:customStyle="1" w:styleId="pmid2">
    <w:name w:val="pmid2"/>
    <w:basedOn w:val="DefaultParagraphFont"/>
    <w:uiPriority w:val="99"/>
    <w:rsid w:val="00845FD8"/>
    <w:rPr>
      <w:rFonts w:cs="Times New Roman"/>
      <w:vanish/>
    </w:rPr>
  </w:style>
  <w:style w:type="character" w:customStyle="1" w:styleId="pub1">
    <w:name w:val="pub1"/>
    <w:basedOn w:val="DefaultParagraphFont"/>
    <w:uiPriority w:val="99"/>
    <w:rsid w:val="00845FD8"/>
    <w:rPr>
      <w:rFonts w:cs="Times New Roman"/>
      <w:color w:val="auto"/>
    </w:rPr>
  </w:style>
  <w:style w:type="character" w:customStyle="1" w:styleId="ti2">
    <w:name w:val="ti2"/>
    <w:basedOn w:val="DefaultParagraphFont"/>
    <w:uiPriority w:val="99"/>
    <w:rsid w:val="00845FD8"/>
    <w:rPr>
      <w:rFonts w:cs="Times New Roman"/>
      <w:sz w:val="22"/>
      <w:szCs w:val="22"/>
    </w:rPr>
  </w:style>
  <w:style w:type="character" w:customStyle="1" w:styleId="linkbar">
    <w:name w:val="linkbar"/>
    <w:basedOn w:val="DefaultParagraphFont"/>
    <w:uiPriority w:val="99"/>
    <w:rsid w:val="00845FD8"/>
    <w:rPr>
      <w:rFonts w:cs="Times New Roman"/>
    </w:rPr>
  </w:style>
  <w:style w:type="paragraph" w:customStyle="1" w:styleId="affiliation2">
    <w:name w:val="affiliation2"/>
    <w:basedOn w:val="Normal"/>
    <w:uiPriority w:val="99"/>
    <w:rsid w:val="00845FD8"/>
    <w:pPr>
      <w:autoSpaceDE/>
      <w:autoSpaceDN/>
      <w:spacing w:before="240" w:after="120" w:line="288" w:lineRule="atLeast"/>
      <w:ind w:left="120"/>
    </w:pPr>
    <w:rPr>
      <w:color w:val="000000"/>
      <w:sz w:val="19"/>
      <w:szCs w:val="19"/>
    </w:rPr>
  </w:style>
  <w:style w:type="paragraph" w:customStyle="1" w:styleId="pmid3">
    <w:name w:val="pmid3"/>
    <w:basedOn w:val="Normal"/>
    <w:uiPriority w:val="99"/>
    <w:rsid w:val="00845FD8"/>
    <w:pPr>
      <w:autoSpaceDE/>
      <w:autoSpaceDN/>
      <w:spacing w:before="240" w:after="240" w:line="288" w:lineRule="atLeast"/>
      <w:ind w:left="120"/>
    </w:pPr>
    <w:rPr>
      <w:color w:val="000000"/>
      <w:sz w:val="22"/>
      <w:szCs w:val="22"/>
    </w:rPr>
  </w:style>
  <w:style w:type="character" w:styleId="FollowedHyperlink">
    <w:name w:val="FollowedHyperlink"/>
    <w:basedOn w:val="DefaultParagraphFont"/>
    <w:uiPriority w:val="99"/>
    <w:rsid w:val="00845FD8"/>
    <w:rPr>
      <w:rFonts w:cs="Times New Roman"/>
      <w:color w:val="800080"/>
      <w:u w:val="single"/>
    </w:rPr>
  </w:style>
  <w:style w:type="character" w:customStyle="1" w:styleId="ti">
    <w:name w:val="ti"/>
    <w:basedOn w:val="DefaultParagraphFont"/>
    <w:uiPriority w:val="99"/>
    <w:rsid w:val="00845FD8"/>
    <w:rPr>
      <w:rFonts w:cs="Times New Roman"/>
    </w:rPr>
  </w:style>
  <w:style w:type="character" w:customStyle="1" w:styleId="featuredlinkouts">
    <w:name w:val="featured_linkouts"/>
    <w:basedOn w:val="DefaultParagraphFont"/>
    <w:uiPriority w:val="99"/>
    <w:rsid w:val="00845FD8"/>
    <w:rPr>
      <w:rFonts w:cs="Times New Roman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845FD8"/>
    <w:pPr>
      <w:pBdr>
        <w:bottom w:val="single" w:sz="6" w:space="1" w:color="auto"/>
      </w:pBdr>
      <w:autoSpaceDE/>
      <w:autoSpaceDN/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locked/>
    <w:rsid w:val="00845FD8"/>
    <w:rPr>
      <w:rFonts w:ascii="Arial" w:hAnsi="Arial" w:cs="Arial"/>
      <w:vanish/>
      <w:color w:val="000000"/>
      <w:sz w:val="16"/>
      <w:szCs w:val="16"/>
    </w:rPr>
  </w:style>
  <w:style w:type="paragraph" w:customStyle="1" w:styleId="affiliation">
    <w:name w:val="affiliation"/>
    <w:basedOn w:val="Normal"/>
    <w:uiPriority w:val="99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paragraph" w:customStyle="1" w:styleId="abstract">
    <w:name w:val="abstract"/>
    <w:basedOn w:val="Normal"/>
    <w:uiPriority w:val="99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paragraph" w:customStyle="1" w:styleId="pmid">
    <w:name w:val="pmid"/>
    <w:basedOn w:val="Normal"/>
    <w:uiPriority w:val="99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character" w:customStyle="1" w:styleId="pub">
    <w:name w:val="pub"/>
    <w:basedOn w:val="DefaultParagraphFont"/>
    <w:uiPriority w:val="99"/>
    <w:rsid w:val="00845FD8"/>
    <w:rPr>
      <w:rFonts w:cs="Times New Roman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845FD8"/>
    <w:pPr>
      <w:pBdr>
        <w:top w:val="single" w:sz="6" w:space="1" w:color="auto"/>
      </w:pBdr>
      <w:autoSpaceDE/>
      <w:autoSpaceDN/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locked/>
    <w:rsid w:val="00845FD8"/>
    <w:rPr>
      <w:rFonts w:ascii="Arial" w:hAnsi="Arial" w:cs="Arial"/>
      <w:vanish/>
      <w:color w:val="000000"/>
      <w:sz w:val="16"/>
      <w:szCs w:val="16"/>
    </w:rPr>
  </w:style>
  <w:style w:type="character" w:customStyle="1" w:styleId="pseudotab2">
    <w:name w:val="pseudotab2"/>
    <w:basedOn w:val="DefaultParagraphFont"/>
    <w:uiPriority w:val="99"/>
    <w:rsid w:val="00845FD8"/>
    <w:rPr>
      <w:rFonts w:cs="Times New Roman"/>
    </w:rPr>
  </w:style>
  <w:style w:type="character" w:customStyle="1" w:styleId="issue">
    <w:name w:val="issue"/>
    <w:basedOn w:val="DefaultParagraphFont"/>
    <w:uiPriority w:val="99"/>
    <w:rsid w:val="00845FD8"/>
    <w:rPr>
      <w:rFonts w:cs="Times New Roman"/>
    </w:rPr>
  </w:style>
  <w:style w:type="character" w:customStyle="1" w:styleId="pages">
    <w:name w:val="pages"/>
    <w:basedOn w:val="DefaultParagraphFont"/>
    <w:uiPriority w:val="99"/>
    <w:rsid w:val="00845FD8"/>
    <w:rPr>
      <w:rFonts w:cs="Times New Roman"/>
    </w:rPr>
  </w:style>
  <w:style w:type="paragraph" w:styleId="ListParagraph">
    <w:name w:val="List Paragraph"/>
    <w:basedOn w:val="Normal"/>
    <w:uiPriority w:val="99"/>
    <w:qFormat/>
    <w:rsid w:val="00F96364"/>
    <w:pPr>
      <w:autoSpaceDE/>
      <w:autoSpaceDN/>
      <w:bidi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customStyle="1" w:styleId="1">
    <w:name w:val="سرد الفقرات1"/>
    <w:basedOn w:val="Normal"/>
    <w:uiPriority w:val="99"/>
    <w:rsid w:val="00F96364"/>
    <w:pPr>
      <w:autoSpaceDE/>
      <w:autoSpaceDN/>
      <w:bidi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667E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7E91"/>
    <w:rPr>
      <w:rFonts w:ascii="Tahoma" w:hAnsi="Tahoma" w:cs="Tahoma"/>
      <w:sz w:val="16"/>
      <w:szCs w:val="16"/>
    </w:rPr>
  </w:style>
  <w:style w:type="character" w:customStyle="1" w:styleId="ref-journal">
    <w:name w:val="ref-journal"/>
    <w:basedOn w:val="DefaultParagraphFont"/>
    <w:uiPriority w:val="99"/>
    <w:rsid w:val="00C40031"/>
    <w:rPr>
      <w:rFonts w:cs="Times New Roman"/>
    </w:rPr>
  </w:style>
  <w:style w:type="character" w:customStyle="1" w:styleId="ref-vol">
    <w:name w:val="ref-vol"/>
    <w:basedOn w:val="DefaultParagraphFont"/>
    <w:uiPriority w:val="99"/>
    <w:rsid w:val="00C40031"/>
    <w:rPr>
      <w:rFonts w:cs="Times New Roman"/>
    </w:rPr>
  </w:style>
  <w:style w:type="character" w:customStyle="1" w:styleId="citation-abbreviation">
    <w:name w:val="citation-abbreviation"/>
    <w:basedOn w:val="DefaultParagraphFont"/>
    <w:uiPriority w:val="99"/>
    <w:rsid w:val="00C40031"/>
    <w:rPr>
      <w:rFonts w:cs="Times New Roman"/>
    </w:rPr>
  </w:style>
  <w:style w:type="character" w:customStyle="1" w:styleId="citation-publication-date">
    <w:name w:val="citation-publication-date"/>
    <w:basedOn w:val="DefaultParagraphFont"/>
    <w:uiPriority w:val="99"/>
    <w:rsid w:val="00C40031"/>
    <w:rPr>
      <w:rFonts w:cs="Times New Roman"/>
    </w:rPr>
  </w:style>
  <w:style w:type="character" w:customStyle="1" w:styleId="citation-volume">
    <w:name w:val="citation-volume"/>
    <w:basedOn w:val="DefaultParagraphFont"/>
    <w:uiPriority w:val="99"/>
    <w:rsid w:val="00C40031"/>
    <w:rPr>
      <w:rFonts w:cs="Times New Roman"/>
    </w:rPr>
  </w:style>
  <w:style w:type="character" w:customStyle="1" w:styleId="citation-issue">
    <w:name w:val="citation-issue"/>
    <w:basedOn w:val="DefaultParagraphFont"/>
    <w:uiPriority w:val="99"/>
    <w:rsid w:val="00C40031"/>
    <w:rPr>
      <w:rFonts w:cs="Times New Roman"/>
    </w:rPr>
  </w:style>
  <w:style w:type="character" w:customStyle="1" w:styleId="citation-flpages">
    <w:name w:val="citation-flpages"/>
    <w:basedOn w:val="DefaultParagraphFont"/>
    <w:uiPriority w:val="99"/>
    <w:rsid w:val="00C40031"/>
    <w:rPr>
      <w:rFonts w:cs="Times New Roman"/>
    </w:rPr>
  </w:style>
  <w:style w:type="character" w:customStyle="1" w:styleId="name">
    <w:name w:val="name"/>
    <w:basedOn w:val="DefaultParagraphFont"/>
    <w:uiPriority w:val="99"/>
    <w:rsid w:val="00C40031"/>
    <w:rPr>
      <w:rFonts w:cs="Times New Roman"/>
    </w:rPr>
  </w:style>
  <w:style w:type="character" w:customStyle="1" w:styleId="forenames">
    <w:name w:val="forenames"/>
    <w:basedOn w:val="DefaultParagraphFont"/>
    <w:uiPriority w:val="99"/>
    <w:rsid w:val="00C40031"/>
    <w:rPr>
      <w:rFonts w:cs="Times New Roman"/>
    </w:rPr>
  </w:style>
  <w:style w:type="character" w:customStyle="1" w:styleId="surname">
    <w:name w:val="surname"/>
    <w:basedOn w:val="DefaultParagraphFont"/>
    <w:uiPriority w:val="99"/>
    <w:rsid w:val="00C40031"/>
    <w:rPr>
      <w:rFonts w:cs="Times New Roman"/>
    </w:rPr>
  </w:style>
  <w:style w:type="character" w:customStyle="1" w:styleId="roles">
    <w:name w:val="roles"/>
    <w:basedOn w:val="DefaultParagraphFont"/>
    <w:uiPriority w:val="99"/>
    <w:rsid w:val="00C40031"/>
    <w:rPr>
      <w:rFonts w:cs="Times New Roman"/>
    </w:rPr>
  </w:style>
  <w:style w:type="character" w:customStyle="1" w:styleId="address">
    <w:name w:val="address"/>
    <w:basedOn w:val="DefaultParagraphFont"/>
    <w:uiPriority w:val="99"/>
    <w:rsid w:val="00C40031"/>
    <w:rPr>
      <w:rFonts w:cs="Times New Roman"/>
    </w:rPr>
  </w:style>
  <w:style w:type="character" w:customStyle="1" w:styleId="number3">
    <w:name w:val="number3"/>
    <w:basedOn w:val="DefaultParagraphFont"/>
    <w:uiPriority w:val="99"/>
    <w:rsid w:val="00C40031"/>
    <w:rPr>
      <w:rFonts w:cs="Times New Roman"/>
    </w:rPr>
  </w:style>
  <w:style w:type="character" w:customStyle="1" w:styleId="correspondence-label">
    <w:name w:val="correspondence-label"/>
    <w:basedOn w:val="DefaultParagraphFont"/>
    <w:uiPriority w:val="99"/>
    <w:rsid w:val="00C40031"/>
    <w:rPr>
      <w:rFonts w:cs="Times New Roman"/>
    </w:rPr>
  </w:style>
  <w:style w:type="paragraph" w:customStyle="1" w:styleId="para3">
    <w:name w:val="para3"/>
    <w:basedOn w:val="Normal"/>
    <w:uiPriority w:val="99"/>
    <w:rsid w:val="00C40031"/>
    <w:pPr>
      <w:autoSpaceDE/>
      <w:autoSpaceDN/>
      <w:spacing w:after="100" w:afterAutospacing="1"/>
    </w:pPr>
    <w:rPr>
      <w:color w:val="333333"/>
      <w:sz w:val="12"/>
      <w:szCs w:val="12"/>
    </w:rPr>
  </w:style>
  <w:style w:type="character" w:customStyle="1" w:styleId="i3">
    <w:name w:val="i3"/>
    <w:basedOn w:val="DefaultParagraphFont"/>
    <w:uiPriority w:val="99"/>
    <w:rsid w:val="00C40031"/>
    <w:rPr>
      <w:rFonts w:cs="Times New Roman"/>
      <w:i/>
      <w:iCs/>
    </w:rPr>
  </w:style>
  <w:style w:type="character" w:customStyle="1" w:styleId="ref-journal1">
    <w:name w:val="ref-journal1"/>
    <w:basedOn w:val="DefaultParagraphFont"/>
    <w:uiPriority w:val="99"/>
    <w:rsid w:val="00C40031"/>
    <w:rPr>
      <w:rFonts w:cs="Times New Roman"/>
      <w:i/>
      <w:iCs/>
    </w:rPr>
  </w:style>
  <w:style w:type="character" w:customStyle="1" w:styleId="teaser">
    <w:name w:val="teaser"/>
    <w:basedOn w:val="DefaultParagraphFont"/>
    <w:uiPriority w:val="99"/>
    <w:rsid w:val="00D758EB"/>
    <w:rPr>
      <w:rFonts w:cs="Times New Roman"/>
    </w:rPr>
  </w:style>
  <w:style w:type="character" w:customStyle="1" w:styleId="binomial">
    <w:name w:val="binomial"/>
    <w:basedOn w:val="DefaultParagraphFont"/>
    <w:uiPriority w:val="99"/>
    <w:rsid w:val="00D758EB"/>
    <w:rPr>
      <w:rFonts w:cs="Times New Roman"/>
    </w:rPr>
  </w:style>
  <w:style w:type="character" w:customStyle="1" w:styleId="text-citation">
    <w:name w:val="text-citation"/>
    <w:basedOn w:val="DefaultParagraphFont"/>
    <w:uiPriority w:val="99"/>
    <w:rsid w:val="00D758EB"/>
    <w:rPr>
      <w:rFonts w:cs="Times New Roman"/>
    </w:rPr>
  </w:style>
  <w:style w:type="character" w:customStyle="1" w:styleId="searchterm0">
    <w:name w:val="searchterm0"/>
    <w:basedOn w:val="DefaultParagraphFont"/>
    <w:uiPriority w:val="99"/>
    <w:rsid w:val="00EE7F9B"/>
    <w:rPr>
      <w:rFonts w:cs="Times New Roman"/>
    </w:rPr>
  </w:style>
  <w:style w:type="character" w:customStyle="1" w:styleId="searchterm1">
    <w:name w:val="searchterm1"/>
    <w:basedOn w:val="DefaultParagraphFont"/>
    <w:uiPriority w:val="99"/>
    <w:rsid w:val="00EE7F9B"/>
    <w:rPr>
      <w:rFonts w:cs="Times New Roman"/>
    </w:rPr>
  </w:style>
  <w:style w:type="character" w:customStyle="1" w:styleId="searchterm2">
    <w:name w:val="searchterm2"/>
    <w:basedOn w:val="DefaultParagraphFont"/>
    <w:uiPriority w:val="99"/>
    <w:rsid w:val="00EE7F9B"/>
    <w:rPr>
      <w:rFonts w:cs="Times New Roman"/>
    </w:rPr>
  </w:style>
  <w:style w:type="character" w:customStyle="1" w:styleId="searchterm3">
    <w:name w:val="searchterm3"/>
    <w:basedOn w:val="DefaultParagraphFont"/>
    <w:uiPriority w:val="99"/>
    <w:rsid w:val="00EE7F9B"/>
    <w:rPr>
      <w:rFonts w:cs="Times New Roman"/>
    </w:rPr>
  </w:style>
  <w:style w:type="character" w:customStyle="1" w:styleId="maintextbldleft">
    <w:name w:val="maintextbldleft"/>
    <w:basedOn w:val="DefaultParagraphFont"/>
    <w:uiPriority w:val="99"/>
    <w:rsid w:val="00EE7F9B"/>
    <w:rPr>
      <w:rFonts w:cs="Times New Roman"/>
    </w:rPr>
  </w:style>
  <w:style w:type="character" w:customStyle="1" w:styleId="maintextleft">
    <w:name w:val="maintextleft"/>
    <w:basedOn w:val="DefaultParagraphFont"/>
    <w:uiPriority w:val="99"/>
    <w:rsid w:val="00EE7F9B"/>
    <w:rPr>
      <w:rFonts w:cs="Times New Roman"/>
    </w:rPr>
  </w:style>
  <w:style w:type="character" w:customStyle="1" w:styleId="textbold">
    <w:name w:val="text_bold"/>
    <w:basedOn w:val="DefaultParagraphFont"/>
    <w:uiPriority w:val="99"/>
    <w:rsid w:val="00EE7F9B"/>
    <w:rPr>
      <w:rFonts w:cs="Times New Roman"/>
    </w:rPr>
  </w:style>
  <w:style w:type="character" w:customStyle="1" w:styleId="textitalic">
    <w:name w:val="text_italic"/>
    <w:basedOn w:val="DefaultParagraphFont"/>
    <w:uiPriority w:val="99"/>
    <w:rsid w:val="00EE7F9B"/>
    <w:rPr>
      <w:rFonts w:cs="Times New Roman"/>
    </w:rPr>
  </w:style>
  <w:style w:type="character" w:customStyle="1" w:styleId="searchresulthittext">
    <w:name w:val="search_result_hit_text"/>
    <w:basedOn w:val="DefaultParagraphFont"/>
    <w:uiPriority w:val="99"/>
    <w:rsid w:val="00EE7F9B"/>
    <w:rPr>
      <w:rFonts w:cs="Times New Roman"/>
    </w:rPr>
  </w:style>
  <w:style w:type="paragraph" w:styleId="NoSpacing">
    <w:name w:val="No Spacing"/>
    <w:link w:val="NoSpacingChar"/>
    <w:uiPriority w:val="99"/>
    <w:qFormat/>
    <w:rsid w:val="005056F3"/>
    <w:rPr>
      <w:rFonts w:ascii="Calibri" w:hAnsi="Calibri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5056F3"/>
    <w:rPr>
      <w:rFonts w:ascii="Calibri" w:hAnsi="Calibri" w:cs="Times New Roman"/>
      <w:sz w:val="22"/>
      <w:szCs w:val="22"/>
      <w:lang w:val="en-US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5056F3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5056F3"/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357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5781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5781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5782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5782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5783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578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7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5780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578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578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5782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5782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578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5782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5783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5783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5783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5781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5782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5783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7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5780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5781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5781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5782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5782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5782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272</Words>
  <Characters>1553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CHEMICAL PEELING</dc:title>
  <dc:subject/>
  <dc:creator>***</dc:creator>
  <cp:keywords/>
  <dc:description/>
  <cp:lastModifiedBy>a</cp:lastModifiedBy>
  <cp:revision>5</cp:revision>
  <cp:lastPrinted>2009-03-30T14:48:00Z</cp:lastPrinted>
  <dcterms:created xsi:type="dcterms:W3CDTF">2010-09-23T04:36:00Z</dcterms:created>
  <dcterms:modified xsi:type="dcterms:W3CDTF">2010-09-23T05:08:00Z</dcterms:modified>
</cp:coreProperties>
</file>